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1E3E6" w14:textId="0750DCB2" w:rsidR="008A0D96" w:rsidRDefault="008A0D96" w:rsidP="008A0D96">
      <w:pPr>
        <w:pStyle w:val="3GPPHeader"/>
        <w:spacing w:after="60"/>
        <w:rPr>
          <w:sz w:val="32"/>
          <w:szCs w:val="32"/>
          <w:highlight w:val="yellow"/>
        </w:rPr>
      </w:pPr>
      <w:r>
        <w:t>3GPP TSG RAN WG3</w:t>
      </w:r>
      <w:r w:rsidRPr="00861F4A">
        <w:t xml:space="preserve"> Meeting</w:t>
      </w:r>
      <w:r>
        <w:t xml:space="preserve"> #97b</w:t>
      </w:r>
      <w:r>
        <w:tab/>
      </w:r>
      <w:r w:rsidRPr="007A068F">
        <w:rPr>
          <w:szCs w:val="24"/>
        </w:rPr>
        <w:t>Tdoc R3-17</w:t>
      </w:r>
      <w:r w:rsidR="009B6D6D">
        <w:rPr>
          <w:szCs w:val="24"/>
        </w:rPr>
        <w:t>4072</w:t>
      </w:r>
      <w:bookmarkStart w:id="0" w:name="_GoBack"/>
      <w:bookmarkEnd w:id="0"/>
    </w:p>
    <w:p w14:paraId="0000DAFB" w14:textId="77777777" w:rsidR="008A0D96" w:rsidRPr="00CE0424" w:rsidRDefault="008A0D96" w:rsidP="008A0D96">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56C12257" w14:textId="77777777" w:rsidR="00E90E49" w:rsidRPr="00CE0424" w:rsidRDefault="00E90E49" w:rsidP="009A3844">
      <w:pPr>
        <w:pStyle w:val="3GPPHeader"/>
      </w:pPr>
    </w:p>
    <w:p w14:paraId="4A4F422A" w14:textId="1DC1CAFA"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478A4">
        <w:rPr>
          <w:sz w:val="22"/>
          <w:szCs w:val="22"/>
          <w:lang w:val="en-US"/>
        </w:rPr>
        <w:t>10.10</w:t>
      </w:r>
      <w:r w:rsidR="00902CEE" w:rsidRPr="00671C57">
        <w:rPr>
          <w:sz w:val="22"/>
          <w:szCs w:val="22"/>
          <w:lang w:val="en-US"/>
        </w:rPr>
        <w:t>.</w:t>
      </w:r>
      <w:r w:rsidR="00D90203">
        <w:rPr>
          <w:sz w:val="22"/>
          <w:szCs w:val="22"/>
          <w:lang w:val="en-US"/>
        </w:rPr>
        <w:t>1.1</w:t>
      </w:r>
    </w:p>
    <w:p w14:paraId="5DAA27F0" w14:textId="2DE24F9E"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C6D072E"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2478A4">
        <w:rPr>
          <w:sz w:val="22"/>
          <w:szCs w:val="22"/>
        </w:rPr>
        <w:t>On the benefits of F1AP Transaction IDs</w:t>
      </w:r>
      <w:r w:rsidR="00D32FBA">
        <w:rPr>
          <w:sz w:val="22"/>
          <w:szCs w:val="22"/>
        </w:rPr>
        <w:t xml:space="preserve"> </w:t>
      </w:r>
    </w:p>
    <w:p w14:paraId="7E783B99" w14:textId="09E62A02" w:rsidR="00E90E49" w:rsidRPr="00CE0424" w:rsidRDefault="00E90E49" w:rsidP="009A3844">
      <w:pPr>
        <w:pStyle w:val="3GPPHeader"/>
        <w:rPr>
          <w:sz w:val="22"/>
          <w:szCs w:val="22"/>
        </w:rPr>
      </w:pPr>
      <w:r w:rsidRPr="00902CEE">
        <w:rPr>
          <w:sz w:val="22"/>
          <w:szCs w:val="22"/>
        </w:rPr>
        <w:t>Document for:</w:t>
      </w:r>
      <w:r w:rsidRPr="00902CEE">
        <w:rPr>
          <w:sz w:val="22"/>
          <w:szCs w:val="22"/>
        </w:rPr>
        <w:tab/>
      </w:r>
      <w:r w:rsidR="00390497">
        <w:rPr>
          <w:sz w:val="22"/>
          <w:szCs w:val="22"/>
        </w:rPr>
        <w:t>Discussion, Approval</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642D516E" w:rsidR="00635621" w:rsidRDefault="002478A4" w:rsidP="00635621">
      <w:r w:rsidRPr="002478A4">
        <w:t xml:space="preserve">RAN3 is currently working on </w:t>
      </w:r>
      <w:r w:rsidR="00C7671A">
        <w:t xml:space="preserve">the </w:t>
      </w:r>
      <w:r w:rsidRPr="002478A4">
        <w:t xml:space="preserve">Stage 3 details for the </w:t>
      </w:r>
      <w:r>
        <w:t>F1AP</w:t>
      </w:r>
      <w:r w:rsidRPr="002478A4">
        <w:t xml:space="preserve"> protocol. In the </w:t>
      </w:r>
      <w:r>
        <w:t xml:space="preserve">disaggregated (CU-DU) gNB </w:t>
      </w:r>
      <w:r w:rsidR="00C7671A">
        <w:t xml:space="preserve">architecture, one gNB-CU can be connected to multiple gNB-DUs. </w:t>
      </w:r>
      <w:r w:rsidRPr="002478A4">
        <w:t xml:space="preserve">Because of this, it is foreseeable that several </w:t>
      </w:r>
      <w:r w:rsidR="00C7671A">
        <w:t>F1</w:t>
      </w:r>
      <w:r w:rsidRPr="002478A4">
        <w:t>AP procedures may be running in parallel.</w:t>
      </w:r>
      <w:r>
        <w:t xml:space="preserve"> </w:t>
      </w:r>
      <w:r w:rsidR="008F7FA9">
        <w:t>Therefore,</w:t>
      </w:r>
      <w:r w:rsidRPr="002478A4">
        <w:t xml:space="preserve"> we believe </w:t>
      </w:r>
      <w:r w:rsidR="008F7FA9">
        <w:t xml:space="preserve">that </w:t>
      </w:r>
      <w:r w:rsidRPr="002478A4">
        <w:t xml:space="preserve">it would be beneficial to provide a </w:t>
      </w:r>
      <w:r w:rsidR="00C7671A">
        <w:t>F1</w:t>
      </w:r>
      <w:r w:rsidRPr="002478A4">
        <w:t xml:space="preserve">AP Transaction ID in each </w:t>
      </w:r>
      <w:r w:rsidR="00C7671A">
        <w:t>F1</w:t>
      </w:r>
      <w:r w:rsidRPr="002478A4">
        <w:t>AP message</w:t>
      </w:r>
      <w:r>
        <w:t>.</w:t>
      </w:r>
      <w:r w:rsidR="00D656EF">
        <w:t xml:space="preserve"> </w:t>
      </w:r>
      <w:r w:rsidR="00C7671A">
        <w:t>In this contribution, we discuss the benefits of introducing the F1AP Transaction ID</w:t>
      </w:r>
      <w:r w:rsidR="008E5BCB">
        <w:t xml:space="preserve"> in the F1AP messages</w:t>
      </w:r>
      <w:r w:rsidR="00C7671A">
        <w:t>.</w:t>
      </w:r>
    </w:p>
    <w:p w14:paraId="36CEC7B2" w14:textId="64EDB805" w:rsidR="001643A8" w:rsidRDefault="0089472B" w:rsidP="009A3844">
      <w:pPr>
        <w:pStyle w:val="Heading1"/>
        <w:jc w:val="both"/>
      </w:pPr>
      <w:r>
        <w:t>Discussion</w:t>
      </w:r>
      <w:r w:rsidR="00400130">
        <w:t xml:space="preserve"> </w:t>
      </w:r>
      <w:r w:rsidR="00211AD5">
        <w:t xml:space="preserve"> </w:t>
      </w:r>
    </w:p>
    <w:p w14:paraId="3C600DED" w14:textId="4FCB953F" w:rsidR="007F17C8" w:rsidRDefault="007F17C8" w:rsidP="007F17C8">
      <w:r>
        <w:t xml:space="preserve">The </w:t>
      </w:r>
      <w:r w:rsidR="00DD1879">
        <w:t xml:space="preserve">NG-RAN </w:t>
      </w:r>
      <w:r>
        <w:t>logical architecture is described in TS 38.401 [1]</w:t>
      </w:r>
      <w:r w:rsidR="00DD1879">
        <w:t xml:space="preserve"> and is depicted in Figure 1.</w:t>
      </w:r>
    </w:p>
    <w:p w14:paraId="50296163" w14:textId="4494DA96" w:rsidR="00DD1879" w:rsidRDefault="00DD1879" w:rsidP="00DD1879">
      <w:pPr>
        <w:jc w:val="center"/>
      </w:pPr>
      <w:r>
        <w:rPr>
          <w:noProof/>
        </w:rPr>
        <w:drawing>
          <wp:inline distT="0" distB="0" distL="0" distR="0" wp14:anchorId="103DA7EE" wp14:editId="776BECC3">
            <wp:extent cx="3830819" cy="23400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0819" cy="2340000"/>
                    </a:xfrm>
                    <a:prstGeom prst="rect">
                      <a:avLst/>
                    </a:prstGeom>
                    <a:noFill/>
                  </pic:spPr>
                </pic:pic>
              </a:graphicData>
            </a:graphic>
          </wp:inline>
        </w:drawing>
      </w:r>
    </w:p>
    <w:p w14:paraId="7F0E38F9" w14:textId="3CDDBF32" w:rsidR="0005225F" w:rsidRPr="00DD1879" w:rsidRDefault="00DD1879" w:rsidP="00DD1879">
      <w:pPr>
        <w:spacing w:after="240"/>
        <w:jc w:val="center"/>
        <w:rPr>
          <w:b/>
        </w:rPr>
      </w:pPr>
      <w:r w:rsidRPr="00DD1879">
        <w:rPr>
          <w:b/>
        </w:rPr>
        <w:t>Figure 1: NG-RAN logical architecture.</w:t>
      </w:r>
    </w:p>
    <w:p w14:paraId="5FACB46C" w14:textId="40275829" w:rsidR="0005225F" w:rsidRDefault="00DD1879" w:rsidP="0005225F">
      <w:pPr>
        <w:rPr>
          <w:rFonts w:cs="Arial"/>
          <w:color w:val="231F20"/>
          <w:lang w:val="en-US"/>
        </w:rPr>
      </w:pPr>
      <w:bookmarkStart w:id="1" w:name="_Hlk494464187"/>
      <w:r>
        <w:rPr>
          <w:rFonts w:cs="Arial"/>
          <w:color w:val="231F20"/>
          <w:lang w:val="en-US"/>
        </w:rPr>
        <w:t xml:space="preserve">In NG-RAN, </w:t>
      </w:r>
      <w:bookmarkEnd w:id="1"/>
      <w:r w:rsidR="008F7FA9">
        <w:rPr>
          <w:rFonts w:cs="Arial"/>
          <w:color w:val="231F20"/>
          <w:lang w:val="en-US"/>
        </w:rPr>
        <w:t xml:space="preserve">the </w:t>
      </w:r>
      <w:r w:rsidR="008F7FA9" w:rsidRPr="008F7FA9">
        <w:rPr>
          <w:rFonts w:cs="Arial"/>
          <w:color w:val="231F20"/>
          <w:lang w:val="en-US"/>
        </w:rPr>
        <w:t xml:space="preserve">gNB may consist of a gNB-CU and </w:t>
      </w:r>
      <w:r w:rsidR="008F7FA9">
        <w:rPr>
          <w:rFonts w:cs="Arial"/>
          <w:color w:val="231F20"/>
          <w:lang w:val="en-US"/>
        </w:rPr>
        <w:t xml:space="preserve">multiple </w:t>
      </w:r>
      <w:r w:rsidR="008F7FA9" w:rsidRPr="008F7FA9">
        <w:rPr>
          <w:rFonts w:cs="Arial"/>
          <w:color w:val="231F20"/>
          <w:lang w:val="en-US"/>
        </w:rPr>
        <w:t>gNB-DUs</w:t>
      </w:r>
      <w:r w:rsidR="008F7FA9">
        <w:rPr>
          <w:rFonts w:cs="Arial"/>
          <w:color w:val="231F20"/>
          <w:lang w:val="en-US"/>
        </w:rPr>
        <w:t>, connected via logical F1 interfaces. Therefore, the gNB-CU may need to handle multiple F1AP procedures running in parallel.</w:t>
      </w:r>
      <w:r w:rsidR="004D0BC4">
        <w:rPr>
          <w:rFonts w:cs="Arial"/>
          <w:color w:val="231F20"/>
          <w:lang w:val="en-US"/>
        </w:rPr>
        <w:t xml:space="preserve"> </w:t>
      </w:r>
      <w:r w:rsidR="004D0BC4" w:rsidRPr="004D0BC4">
        <w:rPr>
          <w:rFonts w:cs="Arial"/>
          <w:color w:val="231F20"/>
          <w:lang w:val="en-US"/>
        </w:rPr>
        <w:t xml:space="preserve">Due to the above, it seems appropriate to consider introducing an </w:t>
      </w:r>
      <w:r w:rsidR="004D0BC4">
        <w:rPr>
          <w:rFonts w:cs="Arial"/>
          <w:color w:val="231F20"/>
          <w:lang w:val="en-US"/>
        </w:rPr>
        <w:t>F1</w:t>
      </w:r>
      <w:r w:rsidR="004D0BC4" w:rsidRPr="004D0BC4">
        <w:rPr>
          <w:rFonts w:cs="Arial"/>
          <w:color w:val="231F20"/>
          <w:lang w:val="en-US"/>
        </w:rPr>
        <w:t xml:space="preserve">AP Transaction ID in each </w:t>
      </w:r>
      <w:r w:rsidR="004D0BC4">
        <w:rPr>
          <w:rFonts w:cs="Arial"/>
          <w:color w:val="231F20"/>
          <w:lang w:val="en-US"/>
        </w:rPr>
        <w:t>F1</w:t>
      </w:r>
      <w:r w:rsidR="004D0BC4" w:rsidRPr="004D0BC4">
        <w:rPr>
          <w:rFonts w:cs="Arial"/>
          <w:color w:val="231F20"/>
          <w:lang w:val="en-US"/>
        </w:rPr>
        <w:t xml:space="preserve">AP message. </w:t>
      </w:r>
      <w:r w:rsidR="004D0BC4">
        <w:rPr>
          <w:rFonts w:cs="Arial"/>
          <w:color w:val="231F20"/>
          <w:lang w:val="en-US"/>
        </w:rPr>
        <w:t xml:space="preserve">We expect that the Transaction ID will introduce the following benefits: </w:t>
      </w:r>
    </w:p>
    <w:p w14:paraId="0CC323CC" w14:textId="12756257" w:rsidR="004D0BC4" w:rsidRDefault="004D0BC4" w:rsidP="0076165E">
      <w:pPr>
        <w:pStyle w:val="ListParagraph"/>
        <w:numPr>
          <w:ilvl w:val="0"/>
          <w:numId w:val="20"/>
        </w:numPr>
        <w:ind w:left="714" w:hanging="357"/>
        <w:contextualSpacing w:val="0"/>
        <w:rPr>
          <w:rFonts w:cs="Arial"/>
          <w:color w:val="231F20"/>
          <w:lang w:val="en-US"/>
        </w:rPr>
      </w:pPr>
      <w:r w:rsidRPr="004D0BC4">
        <w:rPr>
          <w:rFonts w:cs="Arial"/>
          <w:color w:val="231F20"/>
          <w:lang w:val="en-US"/>
        </w:rPr>
        <w:t>It uniquely identifies a procedure among all ongoing parallel procedures of the same type (e.g.</w:t>
      </w:r>
      <w:r w:rsidR="0076165E">
        <w:rPr>
          <w:rFonts w:cs="Arial"/>
          <w:color w:val="231F20"/>
          <w:lang w:val="en-US"/>
        </w:rPr>
        <w:t>,</w:t>
      </w:r>
      <w:r w:rsidRPr="004D0BC4">
        <w:rPr>
          <w:rFonts w:cs="Arial"/>
          <w:color w:val="231F20"/>
          <w:lang w:val="en-US"/>
        </w:rPr>
        <w:t xml:space="preserve"> </w:t>
      </w:r>
      <w:r w:rsidR="0076165E">
        <w:rPr>
          <w:rFonts w:cs="Arial"/>
          <w:color w:val="231F20"/>
          <w:lang w:val="en-US"/>
        </w:rPr>
        <w:t>gNB-DU Configuration Update</w:t>
      </w:r>
      <w:r w:rsidRPr="004D0BC4">
        <w:rPr>
          <w:rFonts w:cs="Arial"/>
          <w:color w:val="231F20"/>
          <w:lang w:val="en-US"/>
        </w:rPr>
        <w:t>) initiated by the same protocol peer, without the need to decode other IEs in the same message. This allows for more efficient implementations, especially when handling large numbers of parallel procedures;</w:t>
      </w:r>
    </w:p>
    <w:p w14:paraId="3540EF66" w14:textId="4187B413" w:rsidR="004D0BC4" w:rsidRDefault="004D0BC4" w:rsidP="0076165E">
      <w:pPr>
        <w:pStyle w:val="ListParagraph"/>
        <w:numPr>
          <w:ilvl w:val="0"/>
          <w:numId w:val="20"/>
        </w:numPr>
        <w:ind w:left="714" w:hanging="357"/>
        <w:contextualSpacing w:val="0"/>
        <w:rPr>
          <w:rFonts w:cs="Arial"/>
          <w:color w:val="231F20"/>
          <w:lang w:val="en-US"/>
        </w:rPr>
      </w:pPr>
      <w:r w:rsidRPr="0076165E">
        <w:rPr>
          <w:rFonts w:cs="Arial"/>
          <w:color w:val="231F20"/>
          <w:lang w:val="en-US"/>
        </w:rPr>
        <w:t>Error handling is improved, provided that when reporting criticality diagnostics for the non-comprehended message, its Transaction ID is also reported. This greatly simplifies error debugging;</w:t>
      </w:r>
    </w:p>
    <w:p w14:paraId="172CEEEE" w14:textId="6CFC8745" w:rsidR="004D0BC4" w:rsidRDefault="004D0BC4" w:rsidP="0076165E">
      <w:pPr>
        <w:pStyle w:val="ListParagraph"/>
        <w:numPr>
          <w:ilvl w:val="0"/>
          <w:numId w:val="20"/>
        </w:numPr>
        <w:ind w:left="714" w:hanging="357"/>
        <w:contextualSpacing w:val="0"/>
        <w:rPr>
          <w:rFonts w:cs="Arial"/>
          <w:color w:val="231F20"/>
          <w:lang w:val="en-US"/>
        </w:rPr>
      </w:pPr>
      <w:r w:rsidRPr="0076165E">
        <w:rPr>
          <w:rFonts w:cs="Arial"/>
          <w:color w:val="231F20"/>
          <w:lang w:val="en-US"/>
        </w:rPr>
        <w:lastRenderedPageBreak/>
        <w:t>Handling of abnormal conditions at interface setup is also greatly improved. In case of e.g.</w:t>
      </w:r>
      <w:r w:rsidR="0076165E">
        <w:rPr>
          <w:rFonts w:cs="Arial"/>
          <w:color w:val="231F20"/>
          <w:lang w:val="en-US"/>
        </w:rPr>
        <w:t>,</w:t>
      </w:r>
      <w:r w:rsidRPr="0076165E">
        <w:rPr>
          <w:rFonts w:cs="Arial"/>
          <w:color w:val="231F20"/>
          <w:lang w:val="en-US"/>
        </w:rPr>
        <w:t xml:space="preserve"> multiple </w:t>
      </w:r>
      <w:r w:rsidR="0076165E">
        <w:rPr>
          <w:rFonts w:cs="Arial"/>
          <w:color w:val="231F20"/>
          <w:lang w:val="en-US"/>
        </w:rPr>
        <w:t xml:space="preserve">F1 </w:t>
      </w:r>
      <w:r w:rsidRPr="0076165E">
        <w:rPr>
          <w:rFonts w:cs="Arial"/>
          <w:color w:val="231F20"/>
          <w:lang w:val="en-US"/>
        </w:rPr>
        <w:t xml:space="preserve">setup requests from the same initiating </w:t>
      </w:r>
      <w:r w:rsidR="0076165E">
        <w:rPr>
          <w:rFonts w:cs="Arial"/>
          <w:color w:val="231F20"/>
          <w:lang w:val="en-US"/>
        </w:rPr>
        <w:t>gNB-DU</w:t>
      </w:r>
      <w:r w:rsidRPr="0076165E">
        <w:rPr>
          <w:rFonts w:cs="Arial"/>
          <w:color w:val="231F20"/>
          <w:lang w:val="en-US"/>
        </w:rPr>
        <w:t xml:space="preserve"> (</w:t>
      </w:r>
      <w:r w:rsidR="0076165E">
        <w:rPr>
          <w:rFonts w:cs="Arial"/>
          <w:color w:val="231F20"/>
          <w:lang w:val="en-US"/>
        </w:rPr>
        <w:t xml:space="preserve">e.g., </w:t>
      </w:r>
      <w:r w:rsidRPr="0076165E">
        <w:rPr>
          <w:rFonts w:cs="Arial"/>
          <w:color w:val="231F20"/>
          <w:lang w:val="en-US"/>
        </w:rPr>
        <w:t xml:space="preserve">due to </w:t>
      </w:r>
      <w:r w:rsidR="0076165E">
        <w:rPr>
          <w:rFonts w:cs="Arial"/>
          <w:color w:val="231F20"/>
          <w:lang w:val="en-US"/>
        </w:rPr>
        <w:t xml:space="preserve">errors </w:t>
      </w:r>
      <w:r w:rsidRPr="0076165E">
        <w:rPr>
          <w:rFonts w:cs="Arial"/>
          <w:color w:val="231F20"/>
          <w:lang w:val="en-US"/>
        </w:rPr>
        <w:t xml:space="preserve">and/or undelivered messages), the </w:t>
      </w:r>
      <w:r w:rsidR="0076165E">
        <w:rPr>
          <w:rFonts w:cs="Arial"/>
          <w:color w:val="231F20"/>
          <w:lang w:val="en-US"/>
        </w:rPr>
        <w:t>gNB-CU</w:t>
      </w:r>
      <w:r w:rsidRPr="0076165E">
        <w:rPr>
          <w:rFonts w:cs="Arial"/>
          <w:color w:val="231F20"/>
          <w:lang w:val="en-US"/>
        </w:rPr>
        <w:t xml:space="preserve"> </w:t>
      </w:r>
      <w:proofErr w:type="gramStart"/>
      <w:r w:rsidRPr="0076165E">
        <w:rPr>
          <w:rFonts w:cs="Arial"/>
          <w:color w:val="231F20"/>
          <w:lang w:val="en-US"/>
        </w:rPr>
        <w:t>is able to</w:t>
      </w:r>
      <w:proofErr w:type="gramEnd"/>
      <w:r w:rsidRPr="0076165E">
        <w:rPr>
          <w:rFonts w:cs="Arial"/>
          <w:color w:val="231F20"/>
          <w:lang w:val="en-US"/>
        </w:rPr>
        <w:t xml:space="preserve"> distinguish between them according to their respective Transaction IDs</w:t>
      </w:r>
      <w:r w:rsidR="0076165E">
        <w:rPr>
          <w:rFonts w:cs="Arial"/>
          <w:color w:val="231F20"/>
          <w:lang w:val="en-US"/>
        </w:rPr>
        <w:t>;</w:t>
      </w:r>
      <w:r w:rsidRPr="0076165E">
        <w:rPr>
          <w:rFonts w:cs="Arial"/>
          <w:color w:val="231F20"/>
          <w:lang w:val="en-US"/>
        </w:rPr>
        <w:t xml:space="preserve"> </w:t>
      </w:r>
    </w:p>
    <w:p w14:paraId="406DE55A" w14:textId="3490E93C" w:rsidR="004D0BC4" w:rsidRDefault="004D0BC4" w:rsidP="0076165E">
      <w:pPr>
        <w:pStyle w:val="ListParagraph"/>
        <w:numPr>
          <w:ilvl w:val="0"/>
          <w:numId w:val="20"/>
        </w:numPr>
        <w:ind w:left="714" w:hanging="357"/>
        <w:contextualSpacing w:val="0"/>
        <w:rPr>
          <w:rFonts w:cs="Arial"/>
          <w:color w:val="231F20"/>
          <w:lang w:val="en-US"/>
        </w:rPr>
      </w:pPr>
      <w:r w:rsidRPr="0076165E">
        <w:rPr>
          <w:rFonts w:cs="Arial"/>
          <w:color w:val="231F20"/>
          <w:lang w:val="en-US"/>
        </w:rPr>
        <w:t xml:space="preserve">It may make link quality diagnostics more feasible </w:t>
      </w:r>
      <w:r w:rsidR="0076165E" w:rsidRPr="0076165E">
        <w:rPr>
          <w:rFonts w:cs="Arial"/>
          <w:color w:val="231F20"/>
          <w:lang w:val="en-US"/>
        </w:rPr>
        <w:t>e.g.</w:t>
      </w:r>
      <w:r w:rsidR="0076165E">
        <w:rPr>
          <w:rFonts w:cs="Arial"/>
          <w:color w:val="231F20"/>
          <w:lang w:val="en-US"/>
        </w:rPr>
        <w:t>,</w:t>
      </w:r>
      <w:r w:rsidRPr="0076165E">
        <w:rPr>
          <w:rFonts w:cs="Arial"/>
          <w:color w:val="231F20"/>
          <w:lang w:val="en-US"/>
        </w:rPr>
        <w:t xml:space="preserve"> by looking at delay and/or non-delivery ratio for </w:t>
      </w:r>
      <w:r w:rsidR="0076165E">
        <w:rPr>
          <w:rFonts w:cs="Arial"/>
          <w:color w:val="231F20"/>
          <w:lang w:val="en-US"/>
        </w:rPr>
        <w:t>F1AP</w:t>
      </w:r>
      <w:r w:rsidRPr="0076165E">
        <w:rPr>
          <w:rFonts w:cs="Arial"/>
          <w:color w:val="231F20"/>
          <w:lang w:val="en-US"/>
        </w:rPr>
        <w:t xml:space="preserve"> messages belonging to the same procedure. This may be advantageous in case </w:t>
      </w:r>
      <w:r w:rsidR="00593D18">
        <w:rPr>
          <w:rFonts w:cs="Arial"/>
          <w:color w:val="231F20"/>
          <w:lang w:val="en-US"/>
        </w:rPr>
        <w:t>of non-ideal transport networks;</w:t>
      </w:r>
    </w:p>
    <w:p w14:paraId="062E7346" w14:textId="77777777" w:rsidR="00B53ECA" w:rsidRDefault="00593D18" w:rsidP="00B53ECA">
      <w:pPr>
        <w:rPr>
          <w:rFonts w:cs="Arial"/>
          <w:color w:val="231F20"/>
          <w:lang w:val="en-US"/>
        </w:rPr>
      </w:pPr>
      <w:r w:rsidRPr="005371A3">
        <w:rPr>
          <w:rFonts w:cs="Arial"/>
          <w:color w:val="231F20"/>
          <w:lang w:val="en-US"/>
        </w:rPr>
        <w:t xml:space="preserve">The Transaction ID is especially useful to distinguish non-UE-associated </w:t>
      </w:r>
      <w:r w:rsidR="00B53ECA">
        <w:rPr>
          <w:rFonts w:cs="Arial"/>
          <w:color w:val="231F20"/>
          <w:lang w:val="en-US"/>
        </w:rPr>
        <w:t>messages</w:t>
      </w:r>
      <w:r w:rsidRPr="005371A3">
        <w:rPr>
          <w:rFonts w:cs="Arial"/>
          <w:color w:val="231F20"/>
          <w:lang w:val="en-US"/>
        </w:rPr>
        <w:t xml:space="preserve">, such as configuration updates. It is worth noting that over the F1 interface the configuration updates in both directions may be relatively frequent. The configuration updates can be triggered for example by changes in the cell parameters (in which case the gNB-DU may need to inform the gNB-CU) and changes in the available services/slices (in which case the gNB-CU may need to inform the gNB-DU). </w:t>
      </w:r>
    </w:p>
    <w:p w14:paraId="6FDB54D4" w14:textId="4FD902C2" w:rsidR="005371A3" w:rsidRDefault="005371A3" w:rsidP="0076165E">
      <w:pPr>
        <w:rPr>
          <w:rFonts w:cs="Arial"/>
          <w:color w:val="231F20"/>
          <w:lang w:val="en-US"/>
        </w:rPr>
      </w:pPr>
      <w:r>
        <w:rPr>
          <w:b/>
        </w:rPr>
        <w:t xml:space="preserve">Observation 1: Transaction IDs allow for more efficient implementations, greatly simplify error handling and abnormal conditions e.g., at interface setup and configuration update, and may allow better link diagnostics functionality. </w:t>
      </w:r>
    </w:p>
    <w:p w14:paraId="7122ACAA" w14:textId="24657DCF" w:rsidR="00AB5F2D" w:rsidRDefault="0076165E" w:rsidP="0076165E">
      <w:pPr>
        <w:rPr>
          <w:rFonts w:cs="Arial"/>
          <w:color w:val="231F20"/>
          <w:lang w:val="en-US"/>
        </w:rPr>
      </w:pPr>
      <w:r>
        <w:rPr>
          <w:rFonts w:cs="Arial"/>
          <w:color w:val="231F20"/>
          <w:lang w:val="en-US"/>
        </w:rPr>
        <w:t xml:space="preserve">We believe that the extra-complexity introduced by adding the </w:t>
      </w:r>
      <w:r w:rsidR="00AB5F2D">
        <w:rPr>
          <w:rFonts w:cs="Arial"/>
          <w:color w:val="231F20"/>
          <w:lang w:val="en-US"/>
        </w:rPr>
        <w:t>Transaction ID on both the specifications and the interface implementation will be rather small. On the other hand, it provides a mechanism for increasing the reliability of the interface</w:t>
      </w:r>
      <w:r w:rsidR="00593D18">
        <w:rPr>
          <w:rFonts w:cs="Arial"/>
          <w:color w:val="231F20"/>
          <w:lang w:val="en-US"/>
        </w:rPr>
        <w:t xml:space="preserve"> and </w:t>
      </w:r>
      <w:r w:rsidR="0073349D">
        <w:rPr>
          <w:rFonts w:cs="Arial"/>
          <w:color w:val="231F20"/>
          <w:lang w:val="en-US"/>
        </w:rPr>
        <w:t>reducing</w:t>
      </w:r>
      <w:r w:rsidR="00593D18">
        <w:rPr>
          <w:rFonts w:cs="Arial"/>
          <w:color w:val="231F20"/>
          <w:lang w:val="en-US"/>
        </w:rPr>
        <w:t xml:space="preserve"> the risk of errors</w:t>
      </w:r>
      <w:r w:rsidR="00AB5F2D">
        <w:rPr>
          <w:rFonts w:cs="Arial"/>
          <w:color w:val="231F20"/>
          <w:lang w:val="en-US"/>
        </w:rPr>
        <w:t xml:space="preserve">. </w:t>
      </w:r>
      <w:r w:rsidR="00593D18">
        <w:rPr>
          <w:rFonts w:cs="Arial"/>
          <w:color w:val="231F20"/>
          <w:lang w:val="en-US"/>
        </w:rPr>
        <w:t>We believe that this may be needed in the future</w:t>
      </w:r>
      <w:r w:rsidR="00384B6A">
        <w:rPr>
          <w:rFonts w:cs="Arial"/>
          <w:color w:val="231F20"/>
          <w:lang w:val="en-US"/>
        </w:rPr>
        <w:t>, especially in</w:t>
      </w:r>
      <w:r w:rsidR="00AB5F2D">
        <w:rPr>
          <w:rFonts w:cs="Arial"/>
          <w:color w:val="231F20"/>
          <w:lang w:val="en-US"/>
        </w:rPr>
        <w:t xml:space="preserve"> case that the message exchange over the F1 interface will result to be significantly more dynamic with respect to other interfaces (such as the X2) leading to high risks of errors and unwanted network behavior. </w:t>
      </w:r>
      <w:r w:rsidR="000A0F84">
        <w:rPr>
          <w:rFonts w:cs="Arial"/>
          <w:color w:val="231F20"/>
          <w:lang w:val="en-US"/>
        </w:rPr>
        <w:t>Since we are now defining the Stage 3 details of the F1AP protocol, we believe that it</w:t>
      </w:r>
      <w:r w:rsidR="00942875">
        <w:rPr>
          <w:rFonts w:cs="Arial"/>
          <w:color w:val="231F20"/>
          <w:lang w:val="en-US"/>
        </w:rPr>
        <w:t xml:space="preserve"> is</w:t>
      </w:r>
      <w:r w:rsidR="000A0F84">
        <w:rPr>
          <w:rFonts w:cs="Arial"/>
          <w:color w:val="231F20"/>
          <w:lang w:val="en-US"/>
        </w:rPr>
        <w:t xml:space="preserve"> the right to time to introduce the Transaction IDs with future-proofness in mind. </w:t>
      </w:r>
    </w:p>
    <w:p w14:paraId="675F71EE" w14:textId="12B5DDC2" w:rsidR="005371A3" w:rsidRDefault="005371A3" w:rsidP="005371A3">
      <w:pPr>
        <w:rPr>
          <w:b/>
        </w:rPr>
      </w:pPr>
      <w:r>
        <w:rPr>
          <w:b/>
        </w:rPr>
        <w:t xml:space="preserve">Observation 2: The extra-complexity </w:t>
      </w:r>
      <w:r w:rsidRPr="005371A3">
        <w:rPr>
          <w:b/>
        </w:rPr>
        <w:t>on both the specifications and the interface implementation</w:t>
      </w:r>
      <w:r w:rsidR="000A0F84">
        <w:rPr>
          <w:b/>
        </w:rPr>
        <w:t xml:space="preserve"> due to</w:t>
      </w:r>
      <w:r w:rsidR="000A0F84" w:rsidRPr="005371A3">
        <w:rPr>
          <w:b/>
        </w:rPr>
        <w:t xml:space="preserve"> adding the Transaction ID</w:t>
      </w:r>
      <w:r>
        <w:rPr>
          <w:b/>
        </w:rPr>
        <w:t xml:space="preserve"> is expected to be small, while it provides </w:t>
      </w:r>
      <w:r w:rsidR="000A0F84">
        <w:rPr>
          <w:b/>
        </w:rPr>
        <w:t xml:space="preserve">a mean to reduce the </w:t>
      </w:r>
      <w:r>
        <w:rPr>
          <w:b/>
        </w:rPr>
        <w:t>risks of errors and unwanted network behaviours.</w:t>
      </w:r>
    </w:p>
    <w:p w14:paraId="4F53DF5F" w14:textId="3242EE76" w:rsidR="005371A3" w:rsidRPr="00C82EC5" w:rsidRDefault="005371A3" w:rsidP="005371A3">
      <w:r>
        <w:rPr>
          <w:b/>
        </w:rPr>
        <w:t xml:space="preserve">Proposal 1: RAN3 should introduce an </w:t>
      </w:r>
      <w:r>
        <w:rPr>
          <w:b/>
          <w:i/>
        </w:rPr>
        <w:t>F1AP Transaction ID</w:t>
      </w:r>
      <w:r>
        <w:rPr>
          <w:b/>
        </w:rPr>
        <w:t xml:space="preserve"> IE in every F1AP message.</w:t>
      </w:r>
    </w:p>
    <w:p w14:paraId="08ADB7A3" w14:textId="5004B3FD" w:rsidR="00DD1879" w:rsidRDefault="00DD1879" w:rsidP="00DD1879">
      <w:pPr>
        <w:pStyle w:val="Heading1"/>
        <w:jc w:val="both"/>
      </w:pPr>
      <w:r>
        <w:t>Conclusions</w:t>
      </w:r>
    </w:p>
    <w:p w14:paraId="59FA1958" w14:textId="631D031B" w:rsidR="005371A3" w:rsidRDefault="005371A3" w:rsidP="005371A3">
      <w:pPr>
        <w:rPr>
          <w:rFonts w:cs="Arial"/>
          <w:color w:val="231F20"/>
          <w:lang w:val="en-US"/>
        </w:rPr>
      </w:pPr>
      <w:r>
        <w:rPr>
          <w:rFonts w:cs="Arial"/>
          <w:color w:val="231F20"/>
          <w:lang w:val="en-US"/>
        </w:rPr>
        <w:t xml:space="preserve">In this contribution, we discussed the benefits of introducing a Transaction ID for the F1AP messages. </w:t>
      </w:r>
    </w:p>
    <w:p w14:paraId="26AFC54D" w14:textId="77777777" w:rsidR="00942875" w:rsidRDefault="00942875" w:rsidP="00942875">
      <w:pPr>
        <w:rPr>
          <w:rFonts w:cs="Arial"/>
          <w:color w:val="231F20"/>
          <w:lang w:val="en-US"/>
        </w:rPr>
      </w:pPr>
      <w:r>
        <w:rPr>
          <w:b/>
        </w:rPr>
        <w:t xml:space="preserve">Observation 1: Transaction IDs allow for more efficient implementations, greatly simplify error handling and abnormal conditions e.g., at interface setup and configuration update, and may allow better link diagnostics functionality. </w:t>
      </w:r>
    </w:p>
    <w:p w14:paraId="62EEEB2A" w14:textId="14B72DF3" w:rsidR="00942875" w:rsidRDefault="00942875" w:rsidP="00942875">
      <w:pPr>
        <w:rPr>
          <w:b/>
        </w:rPr>
      </w:pPr>
      <w:r>
        <w:rPr>
          <w:b/>
        </w:rPr>
        <w:t xml:space="preserve">Observation 2: The extra-complexity </w:t>
      </w:r>
      <w:r w:rsidRPr="005371A3">
        <w:rPr>
          <w:b/>
        </w:rPr>
        <w:t>on both the specifications and the interface implementation</w:t>
      </w:r>
      <w:r>
        <w:rPr>
          <w:b/>
        </w:rPr>
        <w:t xml:space="preserve"> due to</w:t>
      </w:r>
      <w:r w:rsidRPr="005371A3">
        <w:rPr>
          <w:b/>
        </w:rPr>
        <w:t xml:space="preserve"> adding the Transaction ID</w:t>
      </w:r>
      <w:r>
        <w:rPr>
          <w:b/>
        </w:rPr>
        <w:t xml:space="preserve"> is expected to be small, while it provides a mean to reduce the risks of errors and unwanted network behaviours.</w:t>
      </w:r>
    </w:p>
    <w:p w14:paraId="085D1C01" w14:textId="77777777" w:rsidR="005371A3" w:rsidRPr="00C82EC5" w:rsidRDefault="005371A3" w:rsidP="005371A3">
      <w:r>
        <w:rPr>
          <w:b/>
        </w:rPr>
        <w:t xml:space="preserve">Proposal 1: RAN3 should introduce an </w:t>
      </w:r>
      <w:r>
        <w:rPr>
          <w:b/>
          <w:i/>
        </w:rPr>
        <w:t>F1AP Transaction ID</w:t>
      </w:r>
      <w:r>
        <w:rPr>
          <w:b/>
        </w:rPr>
        <w:t xml:space="preserve"> IE in every F1AP message.</w:t>
      </w:r>
    </w:p>
    <w:p w14:paraId="7684E5EE" w14:textId="77777777" w:rsidR="0005225F" w:rsidRPr="00CE0424" w:rsidRDefault="0005225F" w:rsidP="0005225F">
      <w:pPr>
        <w:pStyle w:val="Heading1"/>
        <w:jc w:val="both"/>
      </w:pPr>
      <w:r w:rsidRPr="00CE0424">
        <w:t>References</w:t>
      </w:r>
    </w:p>
    <w:p w14:paraId="06264601" w14:textId="064E45AC" w:rsidR="004B5B48" w:rsidRDefault="00DD1879" w:rsidP="003A04CE">
      <w:pPr>
        <w:pStyle w:val="Reference"/>
      </w:pPr>
      <w:bookmarkStart w:id="2" w:name="_Ref484067741"/>
      <w:r>
        <w:t>3GPP TS 38.401 V0.3.0, “NG-RAN; Architecture description”.</w:t>
      </w:r>
    </w:p>
    <w:bookmarkEnd w:id="2"/>
    <w:p w14:paraId="78E9398F" w14:textId="77777777" w:rsidR="0005225F" w:rsidRDefault="0005225F" w:rsidP="0005225F">
      <w:pPr>
        <w:overflowPunct/>
        <w:spacing w:after="0"/>
        <w:textAlignment w:val="auto"/>
        <w:rPr>
          <w:rFonts w:cs="Arial"/>
          <w:color w:val="231F20"/>
        </w:rPr>
      </w:pPr>
    </w:p>
    <w:p w14:paraId="325AB043" w14:textId="77777777" w:rsidR="00D664FB" w:rsidRDefault="00D664FB" w:rsidP="0005225F"/>
    <w:sectPr w:rsidR="00D664F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8FD6F" w14:textId="77777777" w:rsidR="003034EE" w:rsidRDefault="003034EE">
      <w:r>
        <w:separator/>
      </w:r>
    </w:p>
  </w:endnote>
  <w:endnote w:type="continuationSeparator" w:id="0">
    <w:p w14:paraId="47B7ABDA" w14:textId="77777777" w:rsidR="003034EE" w:rsidRDefault="00303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75BDE43"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6D6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6D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82D97" w14:textId="77777777" w:rsidR="003034EE" w:rsidRDefault="003034EE">
      <w:r>
        <w:separator/>
      </w:r>
    </w:p>
  </w:footnote>
  <w:footnote w:type="continuationSeparator" w:id="0">
    <w:p w14:paraId="455C5A28" w14:textId="77777777" w:rsidR="003034EE" w:rsidRDefault="00303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001E3"/>
    <w:multiLevelType w:val="hybridMultilevel"/>
    <w:tmpl w:val="653C3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F5EE6"/>
    <w:multiLevelType w:val="hybridMultilevel"/>
    <w:tmpl w:val="2E12F922"/>
    <w:lvl w:ilvl="0" w:tplc="D1C4C70E">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E3B90"/>
    <w:multiLevelType w:val="multilevel"/>
    <w:tmpl w:val="875A03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020540"/>
    <w:multiLevelType w:val="hybridMultilevel"/>
    <w:tmpl w:val="8CEE1B98"/>
    <w:lvl w:ilvl="0" w:tplc="D1C4C70E">
      <w:start w:val="1"/>
      <w:numFmt w:val="decimal"/>
      <w:lvlText w:val="(%1)"/>
      <w:lvlJc w:val="left"/>
      <w:pPr>
        <w:ind w:left="720" w:hanging="360"/>
      </w:pPr>
      <w:rPr>
        <w:rFonts w:cs="Times New Roman"/>
      </w:rPr>
    </w:lvl>
    <w:lvl w:ilvl="1" w:tplc="041D0003">
      <w:start w:val="1"/>
      <w:numFmt w:val="bullet"/>
      <w:lvlText w:val="o"/>
      <w:lvlJc w:val="left"/>
      <w:pPr>
        <w:ind w:left="1440" w:hanging="360"/>
      </w:pPr>
      <w:rPr>
        <w:rFonts w:ascii="Courier New" w:hAnsi="Courier New"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AE5544E"/>
    <w:multiLevelType w:val="hybridMultilevel"/>
    <w:tmpl w:val="2E12F922"/>
    <w:lvl w:ilvl="0" w:tplc="D1C4C70E">
      <w:start w:val="1"/>
      <w:numFmt w:val="decimal"/>
      <w:lvlText w:val="(%1)"/>
      <w:lvlJc w:val="left"/>
      <w:pPr>
        <w:ind w:left="720" w:hanging="360"/>
      </w:pPr>
      <w:rPr>
        <w:rFonts w:cs="Times New Roman"/>
      </w:rPr>
    </w:lvl>
    <w:lvl w:ilvl="1" w:tplc="041D0003">
      <w:start w:val="1"/>
      <w:numFmt w:val="bullet"/>
      <w:lvlText w:val="o"/>
      <w:lvlJc w:val="left"/>
      <w:pPr>
        <w:ind w:left="1440" w:hanging="360"/>
      </w:pPr>
      <w:rPr>
        <w:rFonts w:ascii="Courier New" w:hAnsi="Courier New"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464163"/>
    <w:multiLevelType w:val="hybridMultilevel"/>
    <w:tmpl w:val="F42E221A"/>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653EBB"/>
    <w:multiLevelType w:val="hybridMultilevel"/>
    <w:tmpl w:val="8CEE1B98"/>
    <w:lvl w:ilvl="0" w:tplc="D1C4C70E">
      <w:start w:val="1"/>
      <w:numFmt w:val="decimal"/>
      <w:lvlText w:val="(%1)"/>
      <w:lvlJc w:val="left"/>
      <w:pPr>
        <w:ind w:left="720" w:hanging="360"/>
      </w:pPr>
      <w:rPr>
        <w:rFonts w:cs="Times New Roman"/>
      </w:rPr>
    </w:lvl>
    <w:lvl w:ilvl="1" w:tplc="041D0003">
      <w:start w:val="1"/>
      <w:numFmt w:val="bullet"/>
      <w:lvlText w:val="o"/>
      <w:lvlJc w:val="left"/>
      <w:pPr>
        <w:ind w:left="1440" w:hanging="360"/>
      </w:pPr>
      <w:rPr>
        <w:rFonts w:ascii="Courier New" w:hAnsi="Courier New"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351529"/>
    <w:multiLevelType w:val="hybridMultilevel"/>
    <w:tmpl w:val="CBFC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003E91"/>
    <w:multiLevelType w:val="hybridMultilevel"/>
    <w:tmpl w:val="FB9C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6"/>
  </w:num>
  <w:num w:numId="6">
    <w:abstractNumId w:val="12"/>
  </w:num>
  <w:num w:numId="7">
    <w:abstractNumId w:val="16"/>
  </w:num>
  <w:num w:numId="8">
    <w:abstractNumId w:val="7"/>
  </w:num>
  <w:num w:numId="9">
    <w:abstractNumId w:val="15"/>
  </w:num>
  <w:num w:numId="10">
    <w:abstractNumId w:val="1"/>
  </w:num>
  <w:num w:numId="11">
    <w:abstractNumId w:val="2"/>
  </w:num>
  <w:num w:numId="12">
    <w:abstractNumId w:val="14"/>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8"/>
  </w:num>
  <w:num w:numId="2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064E"/>
    <w:rsid w:val="00011B28"/>
    <w:rsid w:val="00015D15"/>
    <w:rsid w:val="00017806"/>
    <w:rsid w:val="00020219"/>
    <w:rsid w:val="0002051C"/>
    <w:rsid w:val="000205E7"/>
    <w:rsid w:val="0002437C"/>
    <w:rsid w:val="0002564D"/>
    <w:rsid w:val="00025ECA"/>
    <w:rsid w:val="00027939"/>
    <w:rsid w:val="000325B8"/>
    <w:rsid w:val="000332BB"/>
    <w:rsid w:val="00034724"/>
    <w:rsid w:val="00034C15"/>
    <w:rsid w:val="00035C99"/>
    <w:rsid w:val="00035FB9"/>
    <w:rsid w:val="00036BA1"/>
    <w:rsid w:val="00036BC9"/>
    <w:rsid w:val="00041AB6"/>
    <w:rsid w:val="000422E2"/>
    <w:rsid w:val="00042F22"/>
    <w:rsid w:val="000436EF"/>
    <w:rsid w:val="000444EF"/>
    <w:rsid w:val="00051FFE"/>
    <w:rsid w:val="0005225F"/>
    <w:rsid w:val="000529BA"/>
    <w:rsid w:val="00052A07"/>
    <w:rsid w:val="000534E3"/>
    <w:rsid w:val="00053EF3"/>
    <w:rsid w:val="0005606A"/>
    <w:rsid w:val="000570DC"/>
    <w:rsid w:val="00057117"/>
    <w:rsid w:val="000616E7"/>
    <w:rsid w:val="000646F1"/>
    <w:rsid w:val="0006487E"/>
    <w:rsid w:val="00065E1A"/>
    <w:rsid w:val="00067548"/>
    <w:rsid w:val="00070C42"/>
    <w:rsid w:val="00073CE1"/>
    <w:rsid w:val="000740B2"/>
    <w:rsid w:val="00074543"/>
    <w:rsid w:val="0007660B"/>
    <w:rsid w:val="00077E5F"/>
    <w:rsid w:val="0008036A"/>
    <w:rsid w:val="00081AE6"/>
    <w:rsid w:val="00082A02"/>
    <w:rsid w:val="00084222"/>
    <w:rsid w:val="000855EB"/>
    <w:rsid w:val="00085B52"/>
    <w:rsid w:val="000866F2"/>
    <w:rsid w:val="0009009F"/>
    <w:rsid w:val="00091189"/>
    <w:rsid w:val="00091557"/>
    <w:rsid w:val="0009226C"/>
    <w:rsid w:val="000924C1"/>
    <w:rsid w:val="000924F0"/>
    <w:rsid w:val="00093474"/>
    <w:rsid w:val="0009510F"/>
    <w:rsid w:val="000A0F84"/>
    <w:rsid w:val="000A1B7B"/>
    <w:rsid w:val="000A29E8"/>
    <w:rsid w:val="000A541B"/>
    <w:rsid w:val="000A56F2"/>
    <w:rsid w:val="000A6827"/>
    <w:rsid w:val="000A7057"/>
    <w:rsid w:val="000B26B9"/>
    <w:rsid w:val="000B2719"/>
    <w:rsid w:val="000B3A8F"/>
    <w:rsid w:val="000B4AB9"/>
    <w:rsid w:val="000B58C3"/>
    <w:rsid w:val="000B61E9"/>
    <w:rsid w:val="000B6AFE"/>
    <w:rsid w:val="000C165A"/>
    <w:rsid w:val="000C2E19"/>
    <w:rsid w:val="000C4CBB"/>
    <w:rsid w:val="000C61FA"/>
    <w:rsid w:val="000C67BC"/>
    <w:rsid w:val="000D0D07"/>
    <w:rsid w:val="000D4797"/>
    <w:rsid w:val="000D4EC3"/>
    <w:rsid w:val="000E0527"/>
    <w:rsid w:val="000E17EA"/>
    <w:rsid w:val="000E1E92"/>
    <w:rsid w:val="000E709B"/>
    <w:rsid w:val="000E71DD"/>
    <w:rsid w:val="000F06D6"/>
    <w:rsid w:val="000F0EB1"/>
    <w:rsid w:val="000F1106"/>
    <w:rsid w:val="000F1990"/>
    <w:rsid w:val="000F28A5"/>
    <w:rsid w:val="000F300B"/>
    <w:rsid w:val="000F3BE9"/>
    <w:rsid w:val="000F3F6C"/>
    <w:rsid w:val="000F493B"/>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573C"/>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D03"/>
    <w:rsid w:val="00137F0B"/>
    <w:rsid w:val="00137FBC"/>
    <w:rsid w:val="001410A7"/>
    <w:rsid w:val="001433E3"/>
    <w:rsid w:val="0014455D"/>
    <w:rsid w:val="00146D5B"/>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175A"/>
    <w:rsid w:val="001723D6"/>
    <w:rsid w:val="00173A8E"/>
    <w:rsid w:val="0017535E"/>
    <w:rsid w:val="00176F31"/>
    <w:rsid w:val="00177795"/>
    <w:rsid w:val="00177E4E"/>
    <w:rsid w:val="0018048A"/>
    <w:rsid w:val="0018143F"/>
    <w:rsid w:val="001844A2"/>
    <w:rsid w:val="00185AF9"/>
    <w:rsid w:val="00190AC1"/>
    <w:rsid w:val="0019341A"/>
    <w:rsid w:val="00194319"/>
    <w:rsid w:val="00196B48"/>
    <w:rsid w:val="00197D06"/>
    <w:rsid w:val="00197DF9"/>
    <w:rsid w:val="001A1987"/>
    <w:rsid w:val="001A1E20"/>
    <w:rsid w:val="001A2564"/>
    <w:rsid w:val="001A2BDA"/>
    <w:rsid w:val="001A4135"/>
    <w:rsid w:val="001A4EB6"/>
    <w:rsid w:val="001A6173"/>
    <w:rsid w:val="001A6CBA"/>
    <w:rsid w:val="001B0346"/>
    <w:rsid w:val="001B0D97"/>
    <w:rsid w:val="001B5A5D"/>
    <w:rsid w:val="001B6978"/>
    <w:rsid w:val="001C1CE5"/>
    <w:rsid w:val="001C2E8A"/>
    <w:rsid w:val="001C3D2A"/>
    <w:rsid w:val="001C4529"/>
    <w:rsid w:val="001C543A"/>
    <w:rsid w:val="001C6495"/>
    <w:rsid w:val="001C7A0E"/>
    <w:rsid w:val="001D0623"/>
    <w:rsid w:val="001D0C4C"/>
    <w:rsid w:val="001D4D2D"/>
    <w:rsid w:val="001D51BA"/>
    <w:rsid w:val="001D552E"/>
    <w:rsid w:val="001D5648"/>
    <w:rsid w:val="001D6342"/>
    <w:rsid w:val="001D6D53"/>
    <w:rsid w:val="001E099D"/>
    <w:rsid w:val="001E58E2"/>
    <w:rsid w:val="001E6D9A"/>
    <w:rsid w:val="001E7AED"/>
    <w:rsid w:val="001E7D94"/>
    <w:rsid w:val="001E7EC3"/>
    <w:rsid w:val="001F3916"/>
    <w:rsid w:val="001F54C5"/>
    <w:rsid w:val="001F6107"/>
    <w:rsid w:val="001F662C"/>
    <w:rsid w:val="001F7074"/>
    <w:rsid w:val="00200490"/>
    <w:rsid w:val="0020163F"/>
    <w:rsid w:val="00201F3A"/>
    <w:rsid w:val="00203F96"/>
    <w:rsid w:val="002069B2"/>
    <w:rsid w:val="00207BC4"/>
    <w:rsid w:val="00207FA3"/>
    <w:rsid w:val="00211AD5"/>
    <w:rsid w:val="00213805"/>
    <w:rsid w:val="002144BB"/>
    <w:rsid w:val="00214DA8"/>
    <w:rsid w:val="00215423"/>
    <w:rsid w:val="002158FA"/>
    <w:rsid w:val="00220600"/>
    <w:rsid w:val="00221332"/>
    <w:rsid w:val="002224DB"/>
    <w:rsid w:val="00223FCB"/>
    <w:rsid w:val="002252C3"/>
    <w:rsid w:val="00225C54"/>
    <w:rsid w:val="00230090"/>
    <w:rsid w:val="00230765"/>
    <w:rsid w:val="002318BC"/>
    <w:rsid w:val="002319E4"/>
    <w:rsid w:val="00235632"/>
    <w:rsid w:val="00235872"/>
    <w:rsid w:val="00235A08"/>
    <w:rsid w:val="00236EF1"/>
    <w:rsid w:val="002378AB"/>
    <w:rsid w:val="00241559"/>
    <w:rsid w:val="002435B3"/>
    <w:rsid w:val="002458EB"/>
    <w:rsid w:val="002478A4"/>
    <w:rsid w:val="002500C8"/>
    <w:rsid w:val="00253D8A"/>
    <w:rsid w:val="00255D85"/>
    <w:rsid w:val="002569DE"/>
    <w:rsid w:val="00257543"/>
    <w:rsid w:val="00257CED"/>
    <w:rsid w:val="00260065"/>
    <w:rsid w:val="00260BDE"/>
    <w:rsid w:val="002617E7"/>
    <w:rsid w:val="00261FC8"/>
    <w:rsid w:val="00263710"/>
    <w:rsid w:val="00264228"/>
    <w:rsid w:val="00264334"/>
    <w:rsid w:val="0026473E"/>
    <w:rsid w:val="002651A6"/>
    <w:rsid w:val="00266214"/>
    <w:rsid w:val="00267C83"/>
    <w:rsid w:val="00267F81"/>
    <w:rsid w:val="0027144F"/>
    <w:rsid w:val="00271F3A"/>
    <w:rsid w:val="00272585"/>
    <w:rsid w:val="002727E1"/>
    <w:rsid w:val="00273278"/>
    <w:rsid w:val="002734CE"/>
    <w:rsid w:val="002737F4"/>
    <w:rsid w:val="00274BD1"/>
    <w:rsid w:val="002805F5"/>
    <w:rsid w:val="00280751"/>
    <w:rsid w:val="00280C8B"/>
    <w:rsid w:val="00280DA8"/>
    <w:rsid w:val="0028192F"/>
    <w:rsid w:val="002825CB"/>
    <w:rsid w:val="0028280A"/>
    <w:rsid w:val="002865D0"/>
    <w:rsid w:val="00286ACD"/>
    <w:rsid w:val="00287838"/>
    <w:rsid w:val="0028792C"/>
    <w:rsid w:val="00287956"/>
    <w:rsid w:val="002907B5"/>
    <w:rsid w:val="002908EC"/>
    <w:rsid w:val="00291850"/>
    <w:rsid w:val="00292C8A"/>
    <w:rsid w:val="00292EB7"/>
    <w:rsid w:val="00292F5F"/>
    <w:rsid w:val="002954A0"/>
    <w:rsid w:val="00296029"/>
    <w:rsid w:val="00296227"/>
    <w:rsid w:val="00296F44"/>
    <w:rsid w:val="0029777D"/>
    <w:rsid w:val="002A055E"/>
    <w:rsid w:val="002A1D4E"/>
    <w:rsid w:val="002A2869"/>
    <w:rsid w:val="002A3203"/>
    <w:rsid w:val="002A43B8"/>
    <w:rsid w:val="002B24D6"/>
    <w:rsid w:val="002C41E6"/>
    <w:rsid w:val="002C6D51"/>
    <w:rsid w:val="002D071A"/>
    <w:rsid w:val="002D0B56"/>
    <w:rsid w:val="002D1022"/>
    <w:rsid w:val="002D2DE7"/>
    <w:rsid w:val="002D34B2"/>
    <w:rsid w:val="002D3523"/>
    <w:rsid w:val="002D47E3"/>
    <w:rsid w:val="002D7637"/>
    <w:rsid w:val="002E1171"/>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34EE"/>
    <w:rsid w:val="00304148"/>
    <w:rsid w:val="0030501F"/>
    <w:rsid w:val="00305A58"/>
    <w:rsid w:val="00307BA1"/>
    <w:rsid w:val="00307F7F"/>
    <w:rsid w:val="00310588"/>
    <w:rsid w:val="00311702"/>
    <w:rsid w:val="00311E82"/>
    <w:rsid w:val="003132C3"/>
    <w:rsid w:val="00313FD6"/>
    <w:rsid w:val="003143BD"/>
    <w:rsid w:val="0031489F"/>
    <w:rsid w:val="00317B01"/>
    <w:rsid w:val="003203ED"/>
    <w:rsid w:val="00321ACD"/>
    <w:rsid w:val="003225D9"/>
    <w:rsid w:val="00322C9F"/>
    <w:rsid w:val="003241D7"/>
    <w:rsid w:val="003242F4"/>
    <w:rsid w:val="00324D23"/>
    <w:rsid w:val="00326C94"/>
    <w:rsid w:val="00331751"/>
    <w:rsid w:val="003321AD"/>
    <w:rsid w:val="003335CC"/>
    <w:rsid w:val="00334579"/>
    <w:rsid w:val="00335858"/>
    <w:rsid w:val="00336BDA"/>
    <w:rsid w:val="00340D15"/>
    <w:rsid w:val="003422E0"/>
    <w:rsid w:val="00342BD7"/>
    <w:rsid w:val="00343A07"/>
    <w:rsid w:val="00343C49"/>
    <w:rsid w:val="003446C2"/>
    <w:rsid w:val="00346DB5"/>
    <w:rsid w:val="00346F8A"/>
    <w:rsid w:val="003477B1"/>
    <w:rsid w:val="00347F5E"/>
    <w:rsid w:val="0035482C"/>
    <w:rsid w:val="00357380"/>
    <w:rsid w:val="003602D9"/>
    <w:rsid w:val="003604CE"/>
    <w:rsid w:val="003618E4"/>
    <w:rsid w:val="00361F95"/>
    <w:rsid w:val="00363BE2"/>
    <w:rsid w:val="00364029"/>
    <w:rsid w:val="0036436C"/>
    <w:rsid w:val="00370E47"/>
    <w:rsid w:val="00370EEF"/>
    <w:rsid w:val="003742AC"/>
    <w:rsid w:val="003755E5"/>
    <w:rsid w:val="0037643E"/>
    <w:rsid w:val="00376544"/>
    <w:rsid w:val="003768D3"/>
    <w:rsid w:val="003773E4"/>
    <w:rsid w:val="00377C7C"/>
    <w:rsid w:val="00377CE1"/>
    <w:rsid w:val="00384B6A"/>
    <w:rsid w:val="00385BF0"/>
    <w:rsid w:val="003860D5"/>
    <w:rsid w:val="00390497"/>
    <w:rsid w:val="00390499"/>
    <w:rsid w:val="003939FF"/>
    <w:rsid w:val="003A2223"/>
    <w:rsid w:val="003A2A0F"/>
    <w:rsid w:val="003A3273"/>
    <w:rsid w:val="003A4191"/>
    <w:rsid w:val="003A43B0"/>
    <w:rsid w:val="003A45A1"/>
    <w:rsid w:val="003A5B0A"/>
    <w:rsid w:val="003A6BAC"/>
    <w:rsid w:val="003A6E7E"/>
    <w:rsid w:val="003A7EF3"/>
    <w:rsid w:val="003B0BB2"/>
    <w:rsid w:val="003B159C"/>
    <w:rsid w:val="003B369F"/>
    <w:rsid w:val="003B36A3"/>
    <w:rsid w:val="003B3FC5"/>
    <w:rsid w:val="003B6EB4"/>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13AC"/>
    <w:rsid w:val="0041263E"/>
    <w:rsid w:val="00413AAC"/>
    <w:rsid w:val="00416CAC"/>
    <w:rsid w:val="00417786"/>
    <w:rsid w:val="00421105"/>
    <w:rsid w:val="00423198"/>
    <w:rsid w:val="004242F4"/>
    <w:rsid w:val="00425E46"/>
    <w:rsid w:val="00427248"/>
    <w:rsid w:val="00430AEE"/>
    <w:rsid w:val="00430C84"/>
    <w:rsid w:val="00432202"/>
    <w:rsid w:val="00432E75"/>
    <w:rsid w:val="00437343"/>
    <w:rsid w:val="00437447"/>
    <w:rsid w:val="004403B7"/>
    <w:rsid w:val="00440B16"/>
    <w:rsid w:val="00441A92"/>
    <w:rsid w:val="00443ED6"/>
    <w:rsid w:val="00444F56"/>
    <w:rsid w:val="00446488"/>
    <w:rsid w:val="004517AA"/>
    <w:rsid w:val="00452690"/>
    <w:rsid w:val="00452CAC"/>
    <w:rsid w:val="004538DC"/>
    <w:rsid w:val="00457136"/>
    <w:rsid w:val="00457565"/>
    <w:rsid w:val="00457995"/>
    <w:rsid w:val="00457B71"/>
    <w:rsid w:val="00460CEA"/>
    <w:rsid w:val="004633BF"/>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9713D"/>
    <w:rsid w:val="004A099B"/>
    <w:rsid w:val="004A16BC"/>
    <w:rsid w:val="004A2B94"/>
    <w:rsid w:val="004A3007"/>
    <w:rsid w:val="004B23B9"/>
    <w:rsid w:val="004B28E7"/>
    <w:rsid w:val="004B30AA"/>
    <w:rsid w:val="004B5B48"/>
    <w:rsid w:val="004B7C0C"/>
    <w:rsid w:val="004C1FC6"/>
    <w:rsid w:val="004C3898"/>
    <w:rsid w:val="004C3C78"/>
    <w:rsid w:val="004C6889"/>
    <w:rsid w:val="004C6B3A"/>
    <w:rsid w:val="004C7C52"/>
    <w:rsid w:val="004D0BC4"/>
    <w:rsid w:val="004D36B1"/>
    <w:rsid w:val="004D3B7A"/>
    <w:rsid w:val="004D4429"/>
    <w:rsid w:val="004D7EBD"/>
    <w:rsid w:val="004E0F38"/>
    <w:rsid w:val="004E2680"/>
    <w:rsid w:val="004E28F9"/>
    <w:rsid w:val="004E40EA"/>
    <w:rsid w:val="004E462E"/>
    <w:rsid w:val="004E4B67"/>
    <w:rsid w:val="004E56DC"/>
    <w:rsid w:val="004E76F4"/>
    <w:rsid w:val="004F0B4E"/>
    <w:rsid w:val="004F0B6C"/>
    <w:rsid w:val="004F0C37"/>
    <w:rsid w:val="004F18F3"/>
    <w:rsid w:val="004F2078"/>
    <w:rsid w:val="004F2F28"/>
    <w:rsid w:val="004F4DA3"/>
    <w:rsid w:val="004F7828"/>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44F4"/>
    <w:rsid w:val="00525C02"/>
    <w:rsid w:val="00530327"/>
    <w:rsid w:val="00531534"/>
    <w:rsid w:val="005335BD"/>
    <w:rsid w:val="005338D0"/>
    <w:rsid w:val="00534B59"/>
    <w:rsid w:val="00534E33"/>
    <w:rsid w:val="00535829"/>
    <w:rsid w:val="00536759"/>
    <w:rsid w:val="005371A3"/>
    <w:rsid w:val="00537412"/>
    <w:rsid w:val="00537C62"/>
    <w:rsid w:val="00542CEA"/>
    <w:rsid w:val="00545A94"/>
    <w:rsid w:val="00545D7F"/>
    <w:rsid w:val="00546970"/>
    <w:rsid w:val="00552589"/>
    <w:rsid w:val="00553B17"/>
    <w:rsid w:val="00554E19"/>
    <w:rsid w:val="005550A9"/>
    <w:rsid w:val="00555901"/>
    <w:rsid w:val="0056121F"/>
    <w:rsid w:val="00561BED"/>
    <w:rsid w:val="0056219E"/>
    <w:rsid w:val="00570B4D"/>
    <w:rsid w:val="00572505"/>
    <w:rsid w:val="005745BA"/>
    <w:rsid w:val="00580202"/>
    <w:rsid w:val="00582490"/>
    <w:rsid w:val="00582809"/>
    <w:rsid w:val="0058363F"/>
    <w:rsid w:val="00584256"/>
    <w:rsid w:val="0058798C"/>
    <w:rsid w:val="005900FA"/>
    <w:rsid w:val="005935A4"/>
    <w:rsid w:val="00593D18"/>
    <w:rsid w:val="005948C2"/>
    <w:rsid w:val="00594C92"/>
    <w:rsid w:val="00594EA5"/>
    <w:rsid w:val="00595AC4"/>
    <w:rsid w:val="00595DCA"/>
    <w:rsid w:val="0059779B"/>
    <w:rsid w:val="005A209A"/>
    <w:rsid w:val="005A662D"/>
    <w:rsid w:val="005B01C2"/>
    <w:rsid w:val="005B1C72"/>
    <w:rsid w:val="005B35D7"/>
    <w:rsid w:val="005B392A"/>
    <w:rsid w:val="005B3AA3"/>
    <w:rsid w:val="005B6F83"/>
    <w:rsid w:val="005C0360"/>
    <w:rsid w:val="005C33F4"/>
    <w:rsid w:val="005C74FB"/>
    <w:rsid w:val="005D1602"/>
    <w:rsid w:val="005D199D"/>
    <w:rsid w:val="005D217E"/>
    <w:rsid w:val="005E04E9"/>
    <w:rsid w:val="005E2003"/>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8E8"/>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3BF2"/>
    <w:rsid w:val="006344AB"/>
    <w:rsid w:val="00635621"/>
    <w:rsid w:val="00636398"/>
    <w:rsid w:val="00636795"/>
    <w:rsid w:val="006368D3"/>
    <w:rsid w:val="006377EC"/>
    <w:rsid w:val="0064151F"/>
    <w:rsid w:val="00641533"/>
    <w:rsid w:val="0064208D"/>
    <w:rsid w:val="00643475"/>
    <w:rsid w:val="0064396A"/>
    <w:rsid w:val="0064624E"/>
    <w:rsid w:val="00646E1B"/>
    <w:rsid w:val="00650AB9"/>
    <w:rsid w:val="00651A37"/>
    <w:rsid w:val="00652A76"/>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167E"/>
    <w:rsid w:val="00671C57"/>
    <w:rsid w:val="0067218F"/>
    <w:rsid w:val="00672BE7"/>
    <w:rsid w:val="00673988"/>
    <w:rsid w:val="006741F2"/>
    <w:rsid w:val="00674CC3"/>
    <w:rsid w:val="00675C72"/>
    <w:rsid w:val="0067631C"/>
    <w:rsid w:val="006771F9"/>
    <w:rsid w:val="006776D7"/>
    <w:rsid w:val="00680ADA"/>
    <w:rsid w:val="00680D7A"/>
    <w:rsid w:val="00681003"/>
    <w:rsid w:val="006817C9"/>
    <w:rsid w:val="00683ECE"/>
    <w:rsid w:val="00695FC2"/>
    <w:rsid w:val="00696949"/>
    <w:rsid w:val="00696ACC"/>
    <w:rsid w:val="00697052"/>
    <w:rsid w:val="006A1CA3"/>
    <w:rsid w:val="006A2EEB"/>
    <w:rsid w:val="006A46FB"/>
    <w:rsid w:val="006A527D"/>
    <w:rsid w:val="006A5E28"/>
    <w:rsid w:val="006A697B"/>
    <w:rsid w:val="006A7AFF"/>
    <w:rsid w:val="006B0435"/>
    <w:rsid w:val="006B1816"/>
    <w:rsid w:val="006B2099"/>
    <w:rsid w:val="006B2635"/>
    <w:rsid w:val="006B26A5"/>
    <w:rsid w:val="006B3F71"/>
    <w:rsid w:val="006B50CF"/>
    <w:rsid w:val="006B6D28"/>
    <w:rsid w:val="006B7B54"/>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69AA"/>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A4E"/>
    <w:rsid w:val="00712287"/>
    <w:rsid w:val="00712376"/>
    <w:rsid w:val="0071265D"/>
    <w:rsid w:val="00712772"/>
    <w:rsid w:val="00712975"/>
    <w:rsid w:val="00712CB7"/>
    <w:rsid w:val="00713568"/>
    <w:rsid w:val="00713887"/>
    <w:rsid w:val="007148D3"/>
    <w:rsid w:val="00715B9A"/>
    <w:rsid w:val="00721593"/>
    <w:rsid w:val="007215D3"/>
    <w:rsid w:val="00725B34"/>
    <w:rsid w:val="00726EA6"/>
    <w:rsid w:val="00727208"/>
    <w:rsid w:val="00727364"/>
    <w:rsid w:val="00727680"/>
    <w:rsid w:val="007306CB"/>
    <w:rsid w:val="0073349D"/>
    <w:rsid w:val="007348B1"/>
    <w:rsid w:val="00734B23"/>
    <w:rsid w:val="007362A6"/>
    <w:rsid w:val="00736D7D"/>
    <w:rsid w:val="0074022D"/>
    <w:rsid w:val="00740E58"/>
    <w:rsid w:val="00741314"/>
    <w:rsid w:val="0074192D"/>
    <w:rsid w:val="0074405B"/>
    <w:rsid w:val="007445A0"/>
    <w:rsid w:val="00744772"/>
    <w:rsid w:val="0074524B"/>
    <w:rsid w:val="00746DC9"/>
    <w:rsid w:val="007472BA"/>
    <w:rsid w:val="00747D77"/>
    <w:rsid w:val="00747D8B"/>
    <w:rsid w:val="00751228"/>
    <w:rsid w:val="00756025"/>
    <w:rsid w:val="00757196"/>
    <w:rsid w:val="007571E1"/>
    <w:rsid w:val="007604B2"/>
    <w:rsid w:val="007610B2"/>
    <w:rsid w:val="0076165E"/>
    <w:rsid w:val="007619CC"/>
    <w:rsid w:val="00763393"/>
    <w:rsid w:val="0076348C"/>
    <w:rsid w:val="00763CDE"/>
    <w:rsid w:val="00764196"/>
    <w:rsid w:val="00765281"/>
    <w:rsid w:val="00766BAD"/>
    <w:rsid w:val="00770A3C"/>
    <w:rsid w:val="00772536"/>
    <w:rsid w:val="007730BD"/>
    <w:rsid w:val="00773D1A"/>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A7D00"/>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5ECE"/>
    <w:rsid w:val="007D6285"/>
    <w:rsid w:val="007D7526"/>
    <w:rsid w:val="007D76E9"/>
    <w:rsid w:val="007E2A4D"/>
    <w:rsid w:val="007E2AE4"/>
    <w:rsid w:val="007E4610"/>
    <w:rsid w:val="007E4715"/>
    <w:rsid w:val="007E505B"/>
    <w:rsid w:val="007E61E2"/>
    <w:rsid w:val="007E7091"/>
    <w:rsid w:val="007F17C8"/>
    <w:rsid w:val="007F2D36"/>
    <w:rsid w:val="007F3DE8"/>
    <w:rsid w:val="007F67CC"/>
    <w:rsid w:val="008025B8"/>
    <w:rsid w:val="00803FAE"/>
    <w:rsid w:val="0080605F"/>
    <w:rsid w:val="00807216"/>
    <w:rsid w:val="00807786"/>
    <w:rsid w:val="00811FCB"/>
    <w:rsid w:val="008129AE"/>
    <w:rsid w:val="008158D6"/>
    <w:rsid w:val="00817196"/>
    <w:rsid w:val="00817EDE"/>
    <w:rsid w:val="00820C04"/>
    <w:rsid w:val="008235DB"/>
    <w:rsid w:val="00824337"/>
    <w:rsid w:val="00824AB4"/>
    <w:rsid w:val="00825C42"/>
    <w:rsid w:val="00825D25"/>
    <w:rsid w:val="00827D6F"/>
    <w:rsid w:val="008376AC"/>
    <w:rsid w:val="00837C71"/>
    <w:rsid w:val="00843558"/>
    <w:rsid w:val="008444E8"/>
    <w:rsid w:val="00844E80"/>
    <w:rsid w:val="00846FE7"/>
    <w:rsid w:val="00847423"/>
    <w:rsid w:val="00847B04"/>
    <w:rsid w:val="00850CEC"/>
    <w:rsid w:val="00852973"/>
    <w:rsid w:val="00852FF1"/>
    <w:rsid w:val="00854422"/>
    <w:rsid w:val="00856911"/>
    <w:rsid w:val="008570A8"/>
    <w:rsid w:val="008576C1"/>
    <w:rsid w:val="00857CD8"/>
    <w:rsid w:val="0086091A"/>
    <w:rsid w:val="008662C1"/>
    <w:rsid w:val="008677FD"/>
    <w:rsid w:val="008700B5"/>
    <w:rsid w:val="008706D4"/>
    <w:rsid w:val="00870CBE"/>
    <w:rsid w:val="00870F8A"/>
    <w:rsid w:val="008716D8"/>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0D96"/>
    <w:rsid w:val="008A1D66"/>
    <w:rsid w:val="008A21FF"/>
    <w:rsid w:val="008A2CE2"/>
    <w:rsid w:val="008A30AC"/>
    <w:rsid w:val="008A44B8"/>
    <w:rsid w:val="008A51A8"/>
    <w:rsid w:val="008A54C7"/>
    <w:rsid w:val="008A77D8"/>
    <w:rsid w:val="008B038A"/>
    <w:rsid w:val="008B0483"/>
    <w:rsid w:val="008B120C"/>
    <w:rsid w:val="008B1415"/>
    <w:rsid w:val="008B51A0"/>
    <w:rsid w:val="008B592A"/>
    <w:rsid w:val="008B7B5C"/>
    <w:rsid w:val="008C0C99"/>
    <w:rsid w:val="008C2017"/>
    <w:rsid w:val="008C46A9"/>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E5BCB"/>
    <w:rsid w:val="008F1E38"/>
    <w:rsid w:val="008F1EAB"/>
    <w:rsid w:val="008F31E6"/>
    <w:rsid w:val="008F33DC"/>
    <w:rsid w:val="008F477F"/>
    <w:rsid w:val="008F54B9"/>
    <w:rsid w:val="008F746D"/>
    <w:rsid w:val="008F7CCF"/>
    <w:rsid w:val="008F7FA9"/>
    <w:rsid w:val="008F7FB5"/>
    <w:rsid w:val="0090148B"/>
    <w:rsid w:val="009022A5"/>
    <w:rsid w:val="00902350"/>
    <w:rsid w:val="00902CEE"/>
    <w:rsid w:val="0090336B"/>
    <w:rsid w:val="009036EF"/>
    <w:rsid w:val="009044A9"/>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4BBC"/>
    <w:rsid w:val="00934CE7"/>
    <w:rsid w:val="009353C8"/>
    <w:rsid w:val="00936682"/>
    <w:rsid w:val="009368F3"/>
    <w:rsid w:val="00937917"/>
    <w:rsid w:val="00940B89"/>
    <w:rsid w:val="00941636"/>
    <w:rsid w:val="00942317"/>
    <w:rsid w:val="00942875"/>
    <w:rsid w:val="00943742"/>
    <w:rsid w:val="00945C05"/>
    <w:rsid w:val="00946945"/>
    <w:rsid w:val="00946A21"/>
    <w:rsid w:val="00947713"/>
    <w:rsid w:val="00950DE7"/>
    <w:rsid w:val="00953920"/>
    <w:rsid w:val="00953D47"/>
    <w:rsid w:val="00954AA2"/>
    <w:rsid w:val="0095681E"/>
    <w:rsid w:val="009572D4"/>
    <w:rsid w:val="00960755"/>
    <w:rsid w:val="00961921"/>
    <w:rsid w:val="00962893"/>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8788C"/>
    <w:rsid w:val="00990630"/>
    <w:rsid w:val="00990F8C"/>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6D6D"/>
    <w:rsid w:val="009B7E87"/>
    <w:rsid w:val="009C3FF0"/>
    <w:rsid w:val="009C403E"/>
    <w:rsid w:val="009C62B8"/>
    <w:rsid w:val="009C6918"/>
    <w:rsid w:val="009D0BF6"/>
    <w:rsid w:val="009D0E65"/>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48A8"/>
    <w:rsid w:val="00A04F49"/>
    <w:rsid w:val="00A07855"/>
    <w:rsid w:val="00A07C95"/>
    <w:rsid w:val="00A113E9"/>
    <w:rsid w:val="00A11631"/>
    <w:rsid w:val="00A120FD"/>
    <w:rsid w:val="00A13E54"/>
    <w:rsid w:val="00A13ECD"/>
    <w:rsid w:val="00A17F63"/>
    <w:rsid w:val="00A2193B"/>
    <w:rsid w:val="00A2351A"/>
    <w:rsid w:val="00A23F38"/>
    <w:rsid w:val="00A24107"/>
    <w:rsid w:val="00A264A9"/>
    <w:rsid w:val="00A2652D"/>
    <w:rsid w:val="00A26A20"/>
    <w:rsid w:val="00A26F88"/>
    <w:rsid w:val="00A27785"/>
    <w:rsid w:val="00A30187"/>
    <w:rsid w:val="00A31E60"/>
    <w:rsid w:val="00A33AE9"/>
    <w:rsid w:val="00A3448A"/>
    <w:rsid w:val="00A36297"/>
    <w:rsid w:val="00A3667D"/>
    <w:rsid w:val="00A36A36"/>
    <w:rsid w:val="00A37657"/>
    <w:rsid w:val="00A41E2B"/>
    <w:rsid w:val="00A4227C"/>
    <w:rsid w:val="00A42E35"/>
    <w:rsid w:val="00A433D2"/>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1FA0"/>
    <w:rsid w:val="00A72870"/>
    <w:rsid w:val="00A72935"/>
    <w:rsid w:val="00A739D0"/>
    <w:rsid w:val="00A761D4"/>
    <w:rsid w:val="00A76A4F"/>
    <w:rsid w:val="00A7734C"/>
    <w:rsid w:val="00A77EC4"/>
    <w:rsid w:val="00A82105"/>
    <w:rsid w:val="00A835FB"/>
    <w:rsid w:val="00A83A1A"/>
    <w:rsid w:val="00A850A1"/>
    <w:rsid w:val="00A85D83"/>
    <w:rsid w:val="00A86A76"/>
    <w:rsid w:val="00A90D70"/>
    <w:rsid w:val="00A92096"/>
    <w:rsid w:val="00A92879"/>
    <w:rsid w:val="00A9442A"/>
    <w:rsid w:val="00AA016F"/>
    <w:rsid w:val="00AA1ED6"/>
    <w:rsid w:val="00AA2A39"/>
    <w:rsid w:val="00AA43BF"/>
    <w:rsid w:val="00AA51D6"/>
    <w:rsid w:val="00AA52E0"/>
    <w:rsid w:val="00AA63D9"/>
    <w:rsid w:val="00AA7980"/>
    <w:rsid w:val="00AB0AE7"/>
    <w:rsid w:val="00AB0BC8"/>
    <w:rsid w:val="00AB11CA"/>
    <w:rsid w:val="00AB14D9"/>
    <w:rsid w:val="00AB4AB8"/>
    <w:rsid w:val="00AB5312"/>
    <w:rsid w:val="00AB5F2D"/>
    <w:rsid w:val="00AB5FC7"/>
    <w:rsid w:val="00AB655E"/>
    <w:rsid w:val="00AB6EF2"/>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42D7"/>
    <w:rsid w:val="00AF6CB5"/>
    <w:rsid w:val="00AF703F"/>
    <w:rsid w:val="00AF7803"/>
    <w:rsid w:val="00B00123"/>
    <w:rsid w:val="00B00417"/>
    <w:rsid w:val="00B006FE"/>
    <w:rsid w:val="00B007CB"/>
    <w:rsid w:val="00B02AA9"/>
    <w:rsid w:val="00B02FA3"/>
    <w:rsid w:val="00B05084"/>
    <w:rsid w:val="00B0790E"/>
    <w:rsid w:val="00B07929"/>
    <w:rsid w:val="00B157F9"/>
    <w:rsid w:val="00B167F1"/>
    <w:rsid w:val="00B1772D"/>
    <w:rsid w:val="00B20256"/>
    <w:rsid w:val="00B20D09"/>
    <w:rsid w:val="00B20E32"/>
    <w:rsid w:val="00B21FE3"/>
    <w:rsid w:val="00B22ED4"/>
    <w:rsid w:val="00B2320E"/>
    <w:rsid w:val="00B24A93"/>
    <w:rsid w:val="00B25A92"/>
    <w:rsid w:val="00B2763F"/>
    <w:rsid w:val="00B27AAC"/>
    <w:rsid w:val="00B30929"/>
    <w:rsid w:val="00B35CD9"/>
    <w:rsid w:val="00B372AA"/>
    <w:rsid w:val="00B40445"/>
    <w:rsid w:val="00B41888"/>
    <w:rsid w:val="00B42BDB"/>
    <w:rsid w:val="00B45A52"/>
    <w:rsid w:val="00B46175"/>
    <w:rsid w:val="00B474F0"/>
    <w:rsid w:val="00B5105F"/>
    <w:rsid w:val="00B5151B"/>
    <w:rsid w:val="00B53ECA"/>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5CB"/>
    <w:rsid w:val="00B81A6C"/>
    <w:rsid w:val="00B85DE5"/>
    <w:rsid w:val="00B85FD1"/>
    <w:rsid w:val="00B90F73"/>
    <w:rsid w:val="00B924C8"/>
    <w:rsid w:val="00B93575"/>
    <w:rsid w:val="00B93B59"/>
    <w:rsid w:val="00B9406A"/>
    <w:rsid w:val="00B9465A"/>
    <w:rsid w:val="00B94A0A"/>
    <w:rsid w:val="00B96F61"/>
    <w:rsid w:val="00BA2280"/>
    <w:rsid w:val="00BA23D5"/>
    <w:rsid w:val="00BA2A08"/>
    <w:rsid w:val="00BA4212"/>
    <w:rsid w:val="00BA56D2"/>
    <w:rsid w:val="00BA5DB5"/>
    <w:rsid w:val="00BA73CA"/>
    <w:rsid w:val="00BA76E0"/>
    <w:rsid w:val="00BB0088"/>
    <w:rsid w:val="00BB2A25"/>
    <w:rsid w:val="00BB34DE"/>
    <w:rsid w:val="00BB40A4"/>
    <w:rsid w:val="00BB51E9"/>
    <w:rsid w:val="00BB5D39"/>
    <w:rsid w:val="00BC0FDC"/>
    <w:rsid w:val="00BC3053"/>
    <w:rsid w:val="00BC4D2E"/>
    <w:rsid w:val="00BC5EF3"/>
    <w:rsid w:val="00BD26C6"/>
    <w:rsid w:val="00BD48AC"/>
    <w:rsid w:val="00BD54DA"/>
    <w:rsid w:val="00BD5F1A"/>
    <w:rsid w:val="00BE0F16"/>
    <w:rsid w:val="00BE1234"/>
    <w:rsid w:val="00BE2FA6"/>
    <w:rsid w:val="00BE333F"/>
    <w:rsid w:val="00BE382C"/>
    <w:rsid w:val="00BE4688"/>
    <w:rsid w:val="00BE4810"/>
    <w:rsid w:val="00BE4AD5"/>
    <w:rsid w:val="00BE7406"/>
    <w:rsid w:val="00BE7603"/>
    <w:rsid w:val="00BF041C"/>
    <w:rsid w:val="00BF3279"/>
    <w:rsid w:val="00BF74C7"/>
    <w:rsid w:val="00BF7AD0"/>
    <w:rsid w:val="00C015F1"/>
    <w:rsid w:val="00C01A21"/>
    <w:rsid w:val="00C01F33"/>
    <w:rsid w:val="00C02147"/>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4E8"/>
    <w:rsid w:val="00C26BDE"/>
    <w:rsid w:val="00C26FAA"/>
    <w:rsid w:val="00C279B5"/>
    <w:rsid w:val="00C27C45"/>
    <w:rsid w:val="00C34105"/>
    <w:rsid w:val="00C3719D"/>
    <w:rsid w:val="00C379C1"/>
    <w:rsid w:val="00C440A0"/>
    <w:rsid w:val="00C508DE"/>
    <w:rsid w:val="00C51EEF"/>
    <w:rsid w:val="00C54995"/>
    <w:rsid w:val="00C54D41"/>
    <w:rsid w:val="00C60783"/>
    <w:rsid w:val="00C63FF1"/>
    <w:rsid w:val="00C64672"/>
    <w:rsid w:val="00C701FA"/>
    <w:rsid w:val="00C70697"/>
    <w:rsid w:val="00C71BFC"/>
    <w:rsid w:val="00C72888"/>
    <w:rsid w:val="00C72EF4"/>
    <w:rsid w:val="00C743E5"/>
    <w:rsid w:val="00C74487"/>
    <w:rsid w:val="00C759A5"/>
    <w:rsid w:val="00C75D2F"/>
    <w:rsid w:val="00C760B6"/>
    <w:rsid w:val="00C764EC"/>
    <w:rsid w:val="00C7671A"/>
    <w:rsid w:val="00C767BE"/>
    <w:rsid w:val="00C76963"/>
    <w:rsid w:val="00C76E3C"/>
    <w:rsid w:val="00C81568"/>
    <w:rsid w:val="00C8616B"/>
    <w:rsid w:val="00C9027A"/>
    <w:rsid w:val="00C9068E"/>
    <w:rsid w:val="00C91C9C"/>
    <w:rsid w:val="00C9381D"/>
    <w:rsid w:val="00C938E5"/>
    <w:rsid w:val="00C93C4B"/>
    <w:rsid w:val="00C944AB"/>
    <w:rsid w:val="00C95B40"/>
    <w:rsid w:val="00C9773E"/>
    <w:rsid w:val="00CA0C7F"/>
    <w:rsid w:val="00CA1ED8"/>
    <w:rsid w:val="00CA2126"/>
    <w:rsid w:val="00CA653C"/>
    <w:rsid w:val="00CA6CEB"/>
    <w:rsid w:val="00CB06CA"/>
    <w:rsid w:val="00CB1F63"/>
    <w:rsid w:val="00CB251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4136"/>
    <w:rsid w:val="00CF5803"/>
    <w:rsid w:val="00CF625B"/>
    <w:rsid w:val="00CF687E"/>
    <w:rsid w:val="00CF6EC5"/>
    <w:rsid w:val="00D0115B"/>
    <w:rsid w:val="00D0349B"/>
    <w:rsid w:val="00D04434"/>
    <w:rsid w:val="00D07B1E"/>
    <w:rsid w:val="00D10249"/>
    <w:rsid w:val="00D115C3"/>
    <w:rsid w:val="00D11897"/>
    <w:rsid w:val="00D118A0"/>
    <w:rsid w:val="00D13135"/>
    <w:rsid w:val="00D13E4E"/>
    <w:rsid w:val="00D169B9"/>
    <w:rsid w:val="00D17E6E"/>
    <w:rsid w:val="00D22546"/>
    <w:rsid w:val="00D239A7"/>
    <w:rsid w:val="00D23F47"/>
    <w:rsid w:val="00D260C5"/>
    <w:rsid w:val="00D3005B"/>
    <w:rsid w:val="00D326D3"/>
    <w:rsid w:val="00D32FBA"/>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6EF"/>
    <w:rsid w:val="00D65A4C"/>
    <w:rsid w:val="00D66155"/>
    <w:rsid w:val="00D66434"/>
    <w:rsid w:val="00D664FB"/>
    <w:rsid w:val="00D66880"/>
    <w:rsid w:val="00D668B2"/>
    <w:rsid w:val="00D679B2"/>
    <w:rsid w:val="00D7083C"/>
    <w:rsid w:val="00D708B0"/>
    <w:rsid w:val="00D70E73"/>
    <w:rsid w:val="00D72831"/>
    <w:rsid w:val="00D74696"/>
    <w:rsid w:val="00D749C9"/>
    <w:rsid w:val="00D75695"/>
    <w:rsid w:val="00D760CF"/>
    <w:rsid w:val="00D767BC"/>
    <w:rsid w:val="00D76B4D"/>
    <w:rsid w:val="00D77B1D"/>
    <w:rsid w:val="00D80074"/>
    <w:rsid w:val="00D8021F"/>
    <w:rsid w:val="00D80383"/>
    <w:rsid w:val="00D817C5"/>
    <w:rsid w:val="00D8234B"/>
    <w:rsid w:val="00D823C6"/>
    <w:rsid w:val="00D86B11"/>
    <w:rsid w:val="00D86CA3"/>
    <w:rsid w:val="00D871CE"/>
    <w:rsid w:val="00D873F3"/>
    <w:rsid w:val="00D90203"/>
    <w:rsid w:val="00D9196D"/>
    <w:rsid w:val="00D92982"/>
    <w:rsid w:val="00D96606"/>
    <w:rsid w:val="00DA0C42"/>
    <w:rsid w:val="00DA0C92"/>
    <w:rsid w:val="00DA305E"/>
    <w:rsid w:val="00DA5007"/>
    <w:rsid w:val="00DA5417"/>
    <w:rsid w:val="00DA56E8"/>
    <w:rsid w:val="00DA79E6"/>
    <w:rsid w:val="00DB0A9F"/>
    <w:rsid w:val="00DB0AB1"/>
    <w:rsid w:val="00DB377D"/>
    <w:rsid w:val="00DB5113"/>
    <w:rsid w:val="00DC09E4"/>
    <w:rsid w:val="00DC238D"/>
    <w:rsid w:val="00DC2D36"/>
    <w:rsid w:val="00DC53EF"/>
    <w:rsid w:val="00DC65C9"/>
    <w:rsid w:val="00DC6710"/>
    <w:rsid w:val="00DC6807"/>
    <w:rsid w:val="00DC6E6F"/>
    <w:rsid w:val="00DD1879"/>
    <w:rsid w:val="00DD2997"/>
    <w:rsid w:val="00DD3795"/>
    <w:rsid w:val="00DD4BE3"/>
    <w:rsid w:val="00DD6B05"/>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212"/>
    <w:rsid w:val="00E30B5A"/>
    <w:rsid w:val="00E3123D"/>
    <w:rsid w:val="00E31461"/>
    <w:rsid w:val="00E31D43"/>
    <w:rsid w:val="00E32344"/>
    <w:rsid w:val="00E32608"/>
    <w:rsid w:val="00E34188"/>
    <w:rsid w:val="00E345CD"/>
    <w:rsid w:val="00E34B6E"/>
    <w:rsid w:val="00E35559"/>
    <w:rsid w:val="00E3566D"/>
    <w:rsid w:val="00E3723A"/>
    <w:rsid w:val="00E37860"/>
    <w:rsid w:val="00E40311"/>
    <w:rsid w:val="00E446F1"/>
    <w:rsid w:val="00E46886"/>
    <w:rsid w:val="00E46AD1"/>
    <w:rsid w:val="00E47AEF"/>
    <w:rsid w:val="00E502A5"/>
    <w:rsid w:val="00E50C00"/>
    <w:rsid w:val="00E51EF3"/>
    <w:rsid w:val="00E53B75"/>
    <w:rsid w:val="00E54E3B"/>
    <w:rsid w:val="00E559C6"/>
    <w:rsid w:val="00E57565"/>
    <w:rsid w:val="00E57E7D"/>
    <w:rsid w:val="00E61BCF"/>
    <w:rsid w:val="00E63838"/>
    <w:rsid w:val="00E64434"/>
    <w:rsid w:val="00E66C08"/>
    <w:rsid w:val="00E67C51"/>
    <w:rsid w:val="00E722E6"/>
    <w:rsid w:val="00E72A8C"/>
    <w:rsid w:val="00E72B1B"/>
    <w:rsid w:val="00E72EFC"/>
    <w:rsid w:val="00E747FB"/>
    <w:rsid w:val="00E758EC"/>
    <w:rsid w:val="00E8234C"/>
    <w:rsid w:val="00E8323B"/>
    <w:rsid w:val="00E83AA9"/>
    <w:rsid w:val="00E84055"/>
    <w:rsid w:val="00E84485"/>
    <w:rsid w:val="00E848E1"/>
    <w:rsid w:val="00E85283"/>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612A"/>
    <w:rsid w:val="00EA7A41"/>
    <w:rsid w:val="00EB077B"/>
    <w:rsid w:val="00EB3608"/>
    <w:rsid w:val="00EB4928"/>
    <w:rsid w:val="00EB4D0A"/>
    <w:rsid w:val="00EB4EA2"/>
    <w:rsid w:val="00EC236F"/>
    <w:rsid w:val="00EC27C6"/>
    <w:rsid w:val="00EC3D2D"/>
    <w:rsid w:val="00EC4207"/>
    <w:rsid w:val="00EC5653"/>
    <w:rsid w:val="00EC60B5"/>
    <w:rsid w:val="00EC71CE"/>
    <w:rsid w:val="00ED1006"/>
    <w:rsid w:val="00ED222F"/>
    <w:rsid w:val="00ED543E"/>
    <w:rsid w:val="00ED5AB3"/>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0E77"/>
    <w:rsid w:val="00F216F1"/>
    <w:rsid w:val="00F21A76"/>
    <w:rsid w:val="00F2376F"/>
    <w:rsid w:val="00F23C17"/>
    <w:rsid w:val="00F243D8"/>
    <w:rsid w:val="00F24B7A"/>
    <w:rsid w:val="00F30828"/>
    <w:rsid w:val="00F313D6"/>
    <w:rsid w:val="00F35D17"/>
    <w:rsid w:val="00F3788F"/>
    <w:rsid w:val="00F40F0C"/>
    <w:rsid w:val="00F434FA"/>
    <w:rsid w:val="00F46E1D"/>
    <w:rsid w:val="00F47139"/>
    <w:rsid w:val="00F4766C"/>
    <w:rsid w:val="00F47E93"/>
    <w:rsid w:val="00F507D1"/>
    <w:rsid w:val="00F5085D"/>
    <w:rsid w:val="00F519CE"/>
    <w:rsid w:val="00F51ADA"/>
    <w:rsid w:val="00F51AF2"/>
    <w:rsid w:val="00F55E0C"/>
    <w:rsid w:val="00F55F8F"/>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26C7"/>
    <w:rsid w:val="00F83776"/>
    <w:rsid w:val="00F83D4B"/>
    <w:rsid w:val="00F8456C"/>
    <w:rsid w:val="00F859D8"/>
    <w:rsid w:val="00F868F5"/>
    <w:rsid w:val="00F87E5C"/>
    <w:rsid w:val="00F9056A"/>
    <w:rsid w:val="00F90F8D"/>
    <w:rsid w:val="00F92782"/>
    <w:rsid w:val="00F92BEE"/>
    <w:rsid w:val="00F92E4F"/>
    <w:rsid w:val="00F93AA9"/>
    <w:rsid w:val="00F9668D"/>
    <w:rsid w:val="00F968BD"/>
    <w:rsid w:val="00F96985"/>
    <w:rsid w:val="00F97838"/>
    <w:rsid w:val="00FA1026"/>
    <w:rsid w:val="00FA2BB3"/>
    <w:rsid w:val="00FB4539"/>
    <w:rsid w:val="00FB4C80"/>
    <w:rsid w:val="00FB4D8E"/>
    <w:rsid w:val="00FB6A6A"/>
    <w:rsid w:val="00FC0343"/>
    <w:rsid w:val="00FC3CC3"/>
    <w:rsid w:val="00FC4AD0"/>
    <w:rsid w:val="00FC7429"/>
    <w:rsid w:val="00FD07F6"/>
    <w:rsid w:val="00FD1EC8"/>
    <w:rsid w:val="00FD2DC8"/>
    <w:rsid w:val="00FD3FB3"/>
    <w:rsid w:val="00FD46EF"/>
    <w:rsid w:val="00FD47ED"/>
    <w:rsid w:val="00FD696C"/>
    <w:rsid w:val="00FD74DB"/>
    <w:rsid w:val="00FD7660"/>
    <w:rsid w:val="00FE0655"/>
    <w:rsid w:val="00FE22B1"/>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table" w:styleId="TableGrid">
    <w:name w:val="Table Grid"/>
    <w:basedOn w:val="TableNormal"/>
    <w:rsid w:val="009C3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78598">
      <w:bodyDiv w:val="1"/>
      <w:marLeft w:val="0"/>
      <w:marRight w:val="0"/>
      <w:marTop w:val="0"/>
      <w:marBottom w:val="0"/>
      <w:divBdr>
        <w:top w:val="none" w:sz="0" w:space="0" w:color="auto"/>
        <w:left w:val="none" w:sz="0" w:space="0" w:color="auto"/>
        <w:bottom w:val="none" w:sz="0" w:space="0" w:color="auto"/>
        <w:right w:val="none" w:sz="0" w:space="0" w:color="auto"/>
      </w:divBdr>
    </w:div>
    <w:div w:id="221018508">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080373158">
      <w:bodyDiv w:val="1"/>
      <w:marLeft w:val="0"/>
      <w:marRight w:val="0"/>
      <w:marTop w:val="0"/>
      <w:marBottom w:val="0"/>
      <w:divBdr>
        <w:top w:val="none" w:sz="0" w:space="0" w:color="auto"/>
        <w:left w:val="none" w:sz="0" w:space="0" w:color="auto"/>
        <w:bottom w:val="none" w:sz="0" w:space="0" w:color="auto"/>
        <w:right w:val="none" w:sz="0" w:space="0" w:color="auto"/>
      </w:divBdr>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sChild>
        <w:div w:id="1921522320">
          <w:marLeft w:val="1109"/>
          <w:marRight w:val="0"/>
          <w:marTop w:val="120"/>
          <w:marBottom w:val="0"/>
          <w:divBdr>
            <w:top w:val="none" w:sz="0" w:space="0" w:color="auto"/>
            <w:left w:val="none" w:sz="0" w:space="0" w:color="auto"/>
            <w:bottom w:val="none" w:sz="0" w:space="0" w:color="auto"/>
            <w:right w:val="none" w:sz="0" w:space="0" w:color="auto"/>
          </w:divBdr>
        </w:div>
        <w:div w:id="2111580198">
          <w:marLeft w:val="1109"/>
          <w:marRight w:val="0"/>
          <w:marTop w:val="120"/>
          <w:marBottom w:val="0"/>
          <w:divBdr>
            <w:top w:val="none" w:sz="0" w:space="0" w:color="auto"/>
            <w:left w:val="none" w:sz="0" w:space="0" w:color="auto"/>
            <w:bottom w:val="none" w:sz="0" w:space="0" w:color="auto"/>
            <w:right w:val="none" w:sz="0" w:space="0" w:color="auto"/>
          </w:divBdr>
        </w:div>
        <w:div w:id="1589852407">
          <w:marLeft w:val="1109"/>
          <w:marRight w:val="0"/>
          <w:marTop w:val="120"/>
          <w:marBottom w:val="120"/>
          <w:divBdr>
            <w:top w:val="none" w:sz="0" w:space="0" w:color="auto"/>
            <w:left w:val="none" w:sz="0" w:space="0" w:color="auto"/>
            <w:bottom w:val="none" w:sz="0" w:space="0" w:color="auto"/>
            <w:right w:val="none" w:sz="0" w:space="0" w:color="auto"/>
          </w:divBdr>
        </w:div>
      </w:divsChild>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55226245">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EF5488-648F-4A08-8324-55AC6FDDF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3428</TotalTime>
  <Pages>2</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362</cp:revision>
  <cp:lastPrinted>2008-01-31T06:09:00Z</cp:lastPrinted>
  <dcterms:created xsi:type="dcterms:W3CDTF">2017-02-04T03:01:00Z</dcterms:created>
  <dcterms:modified xsi:type="dcterms:W3CDTF">2017-09-29T21:10:00Z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